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Borders>
          <w:top w:val="single" w:sz="6" w:space="0" w:color="000000"/>
          <w:left w:val="none" w:sz="0" w:space="0" w:color="auto"/>
          <w:bottom w:val="none" w:sz="0" w:space="0" w:color="auto"/>
          <w:right w:val="none" w:sz="0" w:space="0" w:color="auto"/>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402"/>
      </w:tblGrid>
      <w:tr w:rsidR="00AF6AFB" w:rsidRPr="00582960" w14:paraId="6937CB83" w14:textId="77777777" w:rsidTr="008024FB">
        <w:trPr>
          <w:trHeight w:val="284"/>
        </w:trPr>
        <w:tc>
          <w:tcPr>
            <w:tcW w:w="3969" w:type="dxa"/>
            <w:vAlign w:val="center"/>
          </w:tcPr>
          <w:p w14:paraId="2CA24B84" w14:textId="77777777" w:rsidR="00AF6AFB" w:rsidRPr="00582960" w:rsidRDefault="00111B95" w:rsidP="00A94D43">
            <w:pPr>
              <w:framePr w:w="3402" w:h="1701" w:hSpace="142" w:wrap="around" w:vAnchor="page" w:hAnchor="page" w:x="7939" w:y="11908"/>
              <w:tabs>
                <w:tab w:val="left" w:pos="1049"/>
                <w:tab w:val="left" w:pos="1400"/>
              </w:tabs>
              <w:rPr>
                <w:sz w:val="18"/>
              </w:rPr>
            </w:pPr>
            <w:r w:rsidRPr="00582960">
              <w:rPr>
                <w:sz w:val="18"/>
              </w:rPr>
              <w:t>Deutsche Bahn AG</w:t>
            </w:r>
          </w:p>
        </w:tc>
      </w:tr>
      <w:tr w:rsidR="00AF6AFB" w:rsidRPr="00582960" w14:paraId="0C017251" w14:textId="77777777" w:rsidTr="008024FB">
        <w:trPr>
          <w:trHeight w:val="284"/>
        </w:trPr>
        <w:tc>
          <w:tcPr>
            <w:tcW w:w="3969" w:type="dxa"/>
            <w:vAlign w:val="center"/>
          </w:tcPr>
          <w:p w14:paraId="1C874226" w14:textId="77777777" w:rsidR="00AF6AFB" w:rsidRPr="00582960" w:rsidRDefault="00E3515C" w:rsidP="00A94D43">
            <w:pPr>
              <w:framePr w:w="3402" w:h="1701" w:hSpace="142" w:wrap="around" w:vAnchor="page" w:hAnchor="page" w:x="7939" w:y="11908"/>
              <w:tabs>
                <w:tab w:val="left" w:pos="1049"/>
                <w:tab w:val="left" w:pos="1400"/>
              </w:tabs>
              <w:rPr>
                <w:sz w:val="18"/>
              </w:rPr>
            </w:pPr>
            <w:r w:rsidRPr="00582960">
              <w:rPr>
                <w:sz w:val="18"/>
              </w:rPr>
              <w:t>Beschaffung Infrastruktur</w:t>
            </w:r>
          </w:p>
        </w:tc>
      </w:tr>
      <w:tr w:rsidR="00AF6AFB" w:rsidRPr="00582960" w14:paraId="2ED594A3" w14:textId="77777777" w:rsidTr="008024FB">
        <w:trPr>
          <w:trHeight w:val="284"/>
        </w:trPr>
        <w:tc>
          <w:tcPr>
            <w:tcW w:w="3969" w:type="dxa"/>
            <w:vAlign w:val="center"/>
          </w:tcPr>
          <w:p w14:paraId="2E8B3DFB" w14:textId="6BD121F6" w:rsidR="00AF6AFB" w:rsidRPr="00582960" w:rsidRDefault="00400A41" w:rsidP="00A94D43">
            <w:pPr>
              <w:framePr w:w="3402" w:h="1701" w:hSpace="142" w:wrap="around" w:vAnchor="page" w:hAnchor="page" w:x="7939" w:y="11908"/>
              <w:tabs>
                <w:tab w:val="left" w:pos="1049"/>
                <w:tab w:val="left" w:pos="1400"/>
              </w:tabs>
              <w:rPr>
                <w:sz w:val="18"/>
              </w:rPr>
            </w:pPr>
            <w:r>
              <w:rPr>
                <w:sz w:val="18"/>
              </w:rPr>
              <w:t>Version: 0</w:t>
            </w:r>
            <w:r w:rsidR="008D28A6">
              <w:rPr>
                <w:sz w:val="18"/>
              </w:rPr>
              <w:t>3</w:t>
            </w:r>
            <w:r w:rsidR="00420E3D">
              <w:rPr>
                <w:sz w:val="18"/>
              </w:rPr>
              <w:t>.2</w:t>
            </w:r>
          </w:p>
        </w:tc>
      </w:tr>
      <w:tr w:rsidR="00AF6AFB" w:rsidRPr="00582960" w14:paraId="5B5EC034" w14:textId="77777777" w:rsidTr="008024FB">
        <w:trPr>
          <w:trHeight w:val="284"/>
        </w:trPr>
        <w:tc>
          <w:tcPr>
            <w:tcW w:w="3969" w:type="dxa"/>
            <w:vAlign w:val="center"/>
          </w:tcPr>
          <w:p w14:paraId="52B3EB82" w14:textId="77777777" w:rsidR="00AF6AFB" w:rsidRPr="00582960" w:rsidRDefault="00AF6AFB" w:rsidP="00A94D43">
            <w:pPr>
              <w:framePr w:w="3402" w:h="1701" w:hSpace="142" w:wrap="around" w:vAnchor="page" w:hAnchor="page" w:x="7939" w:y="11908"/>
              <w:tabs>
                <w:tab w:val="left" w:pos="1049"/>
                <w:tab w:val="left" w:pos="1400"/>
              </w:tabs>
              <w:rPr>
                <w:sz w:val="18"/>
              </w:rPr>
            </w:pPr>
          </w:p>
        </w:tc>
      </w:tr>
    </w:tbl>
    <w:p w14:paraId="5D006CE5" w14:textId="77777777" w:rsidR="00AF6AFB" w:rsidRPr="00582960" w:rsidRDefault="00AF6AFB" w:rsidP="00A94D43">
      <w:pPr>
        <w:framePr w:w="3402" w:h="1701" w:hSpace="142" w:wrap="around" w:vAnchor="page" w:hAnchor="page" w:x="7939" w:y="11908"/>
        <w:tabs>
          <w:tab w:val="left" w:pos="1049"/>
          <w:tab w:val="left" w:pos="1400"/>
        </w:tabs>
        <w:rPr>
          <w:sz w:val="18"/>
        </w:rPr>
      </w:pPr>
    </w:p>
    <w:p w14:paraId="745E7D82" w14:textId="77777777" w:rsidR="00AF6AFB" w:rsidRPr="00582960" w:rsidRDefault="00951F28" w:rsidP="000A5DEB">
      <w:pPr>
        <w:rPr>
          <w:color w:val="FFFFFF"/>
        </w:rPr>
      </w:pPr>
      <w:bookmarkStart w:id="0" w:name="tw_confidential"/>
      <w:bookmarkEnd w:id="0"/>
      <w:r w:rsidRPr="00582960">
        <w:rPr>
          <w:noProof/>
          <w:color w:val="FFFFFF"/>
        </w:rPr>
        <mc:AlternateContent>
          <mc:Choice Requires="wpg">
            <w:drawing>
              <wp:anchor distT="0" distB="0" distL="114300" distR="114300" simplePos="0" relativeHeight="251658242" behindDoc="1" locked="0" layoutInCell="1" allowOverlap="1" wp14:anchorId="11244EFB" wp14:editId="38F6A6A9">
                <wp:simplePos x="0" y="0"/>
                <wp:positionH relativeFrom="page">
                  <wp:posOffset>0</wp:posOffset>
                </wp:positionH>
                <wp:positionV relativeFrom="page">
                  <wp:posOffset>2638425</wp:posOffset>
                </wp:positionV>
                <wp:extent cx="7560310" cy="520700"/>
                <wp:effectExtent l="0" t="0" r="2540" b="0"/>
                <wp:wrapTopAndBottom/>
                <wp:docPr id="5" name="Group 4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520700"/>
                          <a:chOff x="0" y="1538"/>
                          <a:chExt cx="11906" cy="820"/>
                        </a:xfrm>
                      </wpg:grpSpPr>
                      <wps:wsp>
                        <wps:cNvPr id="6" name="Rectangle 411"/>
                        <wps:cNvSpPr>
                          <a:spLocks noChangeArrowheads="1"/>
                        </wps:cNvSpPr>
                        <wps:spPr bwMode="auto">
                          <a:xfrm>
                            <a:off x="0" y="1538"/>
                            <a:ext cx="11906" cy="425"/>
                          </a:xfrm>
                          <a:prstGeom prst="rect">
                            <a:avLst/>
                          </a:prstGeom>
                          <a:solidFill>
                            <a:srgbClr val="878C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412"/>
                        <wps:cNvSpPr>
                          <a:spLocks noChangeArrowheads="1"/>
                        </wps:cNvSpPr>
                        <wps:spPr bwMode="auto">
                          <a:xfrm>
                            <a:off x="0" y="1933"/>
                            <a:ext cx="3827" cy="425"/>
                          </a:xfrm>
                          <a:prstGeom prst="rect">
                            <a:avLst/>
                          </a:prstGeom>
                          <a:solidFill>
                            <a:srgbClr val="878C9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7F34BB" w14:textId="77777777" w:rsidR="007C5983" w:rsidRPr="00C4590C" w:rsidRDefault="007C5983" w:rsidP="00C4590C">
                              <w:pPr>
                                <w:pStyle w:val="RubrikenSublines"/>
                                <w:tabs>
                                  <w:tab w:val="left" w:pos="-2977"/>
                                  <w:tab w:val="num" w:pos="0"/>
                                </w:tabs>
                                <w:spacing w:after="120"/>
                                <w:ind w:right="28"/>
                                <w:jc w:val="center"/>
                                <w:rPr>
                                  <w:sz w:val="22"/>
                                  <w:szCs w:val="22"/>
                                </w:rPr>
                              </w:pPr>
                              <w:r w:rsidRPr="00C4590C">
                                <w:rPr>
                                  <w:sz w:val="22"/>
                                  <w:szCs w:val="22"/>
                                </w:rPr>
                                <w:t>Fragebogen</w:t>
                              </w:r>
                              <w:r>
                                <w:rPr>
                                  <w:sz w:val="22"/>
                                  <w:szCs w:val="22"/>
                                </w:rPr>
                                <w:t xml:space="preserve"> der Stufe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244EFB" id="Group 423" o:spid="_x0000_s1026" style="position:absolute;margin-left:0;margin-top:207.75pt;width:595.3pt;height:41pt;z-index:-251658238;mso-position-horizontal-relative:page;mso-position-vertical-relative:page" coordorigin=",1538" coordsize="11906,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">
                <v:rect id="Rectangle 411" o:spid="_x0000_s1027" style="position:absolute;top:1538;width:1190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" fillcolor="#878c96" stroked="f"/>
                <v:rect id="Rectangle 412" o:spid="_x0000_s1028" style="position:absolute;top:1933;width:3827;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" fillcolor="#878c96" stroked="f">
                  <v:textbox>
                    <w:txbxContent>
                      <w:p w14:paraId="377F34BB" w14:textId="77777777" w:rsidR="007C5983" w:rsidRPr="00C4590C" w:rsidRDefault="007C5983" w:rsidP="00C4590C">
                        <w:pPr>
                          <w:pStyle w:val="RubrikenSublines"/>
                          <w:tabs>
                            <w:tab w:val="left" w:pos="-2977"/>
                            <w:tab w:val="num" w:pos="0"/>
                          </w:tabs>
                          <w:spacing w:after="120"/>
                          <w:ind w:right="28"/>
                          <w:jc w:val="center"/>
                          <w:rPr>
                            <w:sz w:val="22"/>
                            <w:szCs w:val="22"/>
                          </w:rPr>
                        </w:pPr>
                        <w:r w:rsidRPr="00C4590C">
                          <w:rPr>
                            <w:sz w:val="22"/>
                            <w:szCs w:val="22"/>
                          </w:rPr>
                          <w:t>Fragebogen</w:t>
                        </w:r>
                        <w:r>
                          <w:rPr>
                            <w:sz w:val="22"/>
                            <w:szCs w:val="22"/>
                          </w:rPr>
                          <w:t xml:space="preserve"> der Stufe 2</w:t>
                        </w:r>
                      </w:p>
                    </w:txbxContent>
                  </v:textbox>
                </v:rect>
                <w10:wrap type="topAndBottom" anchorx="page" anchory="page"/>
              </v:group>
            </w:pict>
          </mc:Fallback>
        </mc:AlternateContent>
      </w:r>
      <w:r>
        <w:rPr>
          <w:noProof/>
        </w:rPr>
        <w:drawing>
          <wp:anchor distT="0" distB="0" distL="114300" distR="114300" simplePos="0" relativeHeight="251658243" behindDoc="0" locked="0" layoutInCell="1" allowOverlap="1" wp14:anchorId="69647310" wp14:editId="4D9F2C91">
            <wp:simplePos x="0" y="0"/>
            <wp:positionH relativeFrom="page">
              <wp:align>left</wp:align>
            </wp:positionH>
            <wp:positionV relativeFrom="paragraph">
              <wp:posOffset>430</wp:posOffset>
            </wp:positionV>
            <wp:extent cx="7560049" cy="1922451"/>
            <wp:effectExtent l="0" t="0" r="3175" b="1905"/>
            <wp:wrapTopAndBottom/>
            <wp:docPr id="2" name="TW_PICTURE_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_PICTURE_PLACEHOLDE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7560049" cy="1922451"/>
                    </a:xfrm>
                    <a:prstGeom prst="rect">
                      <a:avLst/>
                    </a:prstGeom>
                  </pic:spPr>
                </pic:pic>
              </a:graphicData>
            </a:graphic>
            <wp14:sizeRelH relativeFrom="margin">
              <wp14:pctWidth>0</wp14:pctWidth>
            </wp14:sizeRelH>
            <wp14:sizeRelV relativeFrom="margin">
              <wp14:pctHeight>0</wp14:pctHeight>
            </wp14:sizeRelV>
          </wp:anchor>
        </w:drawing>
      </w:r>
    </w:p>
    <w:p w14:paraId="6801C8C7" w14:textId="77777777" w:rsidR="00AF6AFB" w:rsidRPr="00582960" w:rsidRDefault="00AF6AFB" w:rsidP="000A5DEB">
      <w:pPr>
        <w:rPr>
          <w:color w:val="FFFFFF"/>
        </w:rPr>
      </w:pPr>
    </w:p>
    <w:p w14:paraId="27807181" w14:textId="77777777" w:rsidR="00AF6AFB" w:rsidRPr="00582960" w:rsidRDefault="00AF6AFB" w:rsidP="000A5DEB">
      <w:pPr>
        <w:rPr>
          <w:color w:val="FFFFFF"/>
        </w:rPr>
      </w:pPr>
    </w:p>
    <w:p w14:paraId="058F3B55" w14:textId="77777777" w:rsidR="00AF6AFB" w:rsidRPr="00582960" w:rsidRDefault="00AF6AFB" w:rsidP="000A5DEB">
      <w:pPr>
        <w:rPr>
          <w:color w:val="FFFFFF"/>
        </w:rPr>
      </w:pPr>
    </w:p>
    <w:p w14:paraId="62E3DAB5" w14:textId="77777777" w:rsidR="0049111C" w:rsidRPr="00582960" w:rsidRDefault="0049111C" w:rsidP="000A5DEB">
      <w:pPr>
        <w:rPr>
          <w:color w:val="FFFFFF"/>
        </w:rPr>
      </w:pPr>
    </w:p>
    <w:p w14:paraId="5A4A3FBF" w14:textId="77777777" w:rsidR="00AF6AFB" w:rsidRPr="00582960" w:rsidRDefault="00AF6AFB" w:rsidP="000A5DEB">
      <w:pPr>
        <w:rPr>
          <w:color w:val="FFFFFF"/>
        </w:rPr>
      </w:pPr>
    </w:p>
    <w:p w14:paraId="6D7C7519" w14:textId="77777777" w:rsidR="00AF6AFB" w:rsidRPr="00582960" w:rsidRDefault="00856E50" w:rsidP="008024FB">
      <w:pPr>
        <w:pStyle w:val="Headline1"/>
      </w:pPr>
      <w:r w:rsidRPr="00582960">
        <w:tab/>
      </w:r>
      <w:r w:rsidRPr="00582960">
        <w:tab/>
      </w:r>
      <w:r w:rsidRPr="00582960">
        <w:tab/>
      </w:r>
      <w:r w:rsidRPr="00582960">
        <w:tab/>
      </w:r>
      <w:r w:rsidR="00111B95" w:rsidRPr="00582960">
        <w:t>Präqualifizierung</w:t>
      </w:r>
    </w:p>
    <w:p w14:paraId="5AA543CE" w14:textId="3A023BF3" w:rsidR="00AF6AFB" w:rsidRDefault="0051465A" w:rsidP="008024FB">
      <w:pPr>
        <w:pStyle w:val="Headline2"/>
      </w:pPr>
      <w:r>
        <w:tab/>
      </w:r>
      <w:r>
        <w:tab/>
      </w:r>
      <w:r>
        <w:tab/>
      </w:r>
      <w:r>
        <w:tab/>
      </w:r>
      <w:r w:rsidR="00C300D6">
        <w:t>Digitale Leit- und Sicherungstechnik</w:t>
      </w:r>
      <w:r w:rsidR="008A7A10">
        <w:t xml:space="preserve"> </w:t>
      </w:r>
      <w:r w:rsidR="008A7A10">
        <w:tab/>
      </w:r>
      <w:r w:rsidR="008A7A10">
        <w:tab/>
      </w:r>
      <w:r w:rsidR="008A7A10">
        <w:tab/>
      </w:r>
      <w:r w:rsidR="008A7A10">
        <w:tab/>
      </w:r>
      <w:r w:rsidR="008A7A10" w:rsidRPr="002945C8">
        <w:t>(</w:t>
      </w:r>
      <w:r w:rsidR="006064DD">
        <w:t>DLST)</w:t>
      </w:r>
    </w:p>
    <w:p w14:paraId="02C2AF00" w14:textId="01C03EB0" w:rsidR="002E3AE5" w:rsidRDefault="002E3AE5" w:rsidP="002E3AE5">
      <w:pPr>
        <w:pStyle w:val="Headline1"/>
      </w:pPr>
    </w:p>
    <w:p w14:paraId="11271C44" w14:textId="77777777" w:rsidR="00137C08" w:rsidRDefault="00137C08" w:rsidP="00137C08">
      <w:pPr>
        <w:pStyle w:val="Headline1"/>
      </w:pPr>
    </w:p>
    <w:p w14:paraId="24741BCB" w14:textId="77777777" w:rsidR="00773A54" w:rsidRDefault="00773A54" w:rsidP="00773A54">
      <w:pPr>
        <w:tabs>
          <w:tab w:val="left" w:pos="-4536"/>
          <w:tab w:val="left" w:pos="-4395"/>
        </w:tabs>
        <w:ind w:right="-2"/>
      </w:pPr>
    </w:p>
    <w:p w14:paraId="155B1257" w14:textId="77777777" w:rsidR="00D3384D" w:rsidRPr="00582960" w:rsidRDefault="00D3384D" w:rsidP="00773A54">
      <w:pPr>
        <w:tabs>
          <w:tab w:val="left" w:pos="-4536"/>
          <w:tab w:val="left" w:pos="-4395"/>
        </w:tabs>
        <w:ind w:right="-2"/>
      </w:pPr>
    </w:p>
    <w:p w14:paraId="61DB540B" w14:textId="77777777" w:rsidR="00773A54" w:rsidRPr="00582960" w:rsidRDefault="00773A54" w:rsidP="00773A54">
      <w:pPr>
        <w:tabs>
          <w:tab w:val="left" w:pos="-4536"/>
          <w:tab w:val="left" w:pos="-4395"/>
        </w:tabs>
        <w:ind w:right="-2"/>
      </w:pPr>
    </w:p>
    <w:p w14:paraId="36340BEE" w14:textId="77777777" w:rsidR="00773A54" w:rsidRPr="00582960" w:rsidRDefault="00773A54" w:rsidP="00773A54">
      <w:pPr>
        <w:tabs>
          <w:tab w:val="left" w:pos="-4536"/>
          <w:tab w:val="left" w:pos="-4395"/>
        </w:tabs>
        <w:ind w:right="-2"/>
      </w:pPr>
    </w:p>
    <w:p w14:paraId="05BA6C73" w14:textId="77777777" w:rsidR="00773A54" w:rsidRPr="00582960" w:rsidRDefault="00111B95" w:rsidP="00773A54">
      <w:pPr>
        <w:tabs>
          <w:tab w:val="left" w:pos="-4536"/>
          <w:tab w:val="left" w:pos="-4395"/>
        </w:tabs>
        <w:ind w:right="-2"/>
      </w:pPr>
      <w:r w:rsidRPr="00582960">
        <w:rPr>
          <w:noProof/>
        </w:rPr>
        <mc:AlternateContent>
          <mc:Choice Requires="wps">
            <w:drawing>
              <wp:anchor distT="0" distB="0" distL="114300" distR="114300" simplePos="0" relativeHeight="251658241" behindDoc="0" locked="0" layoutInCell="1" allowOverlap="1" wp14:anchorId="6E7D84E6" wp14:editId="60605DAB">
                <wp:simplePos x="0" y="0"/>
                <wp:positionH relativeFrom="page">
                  <wp:posOffset>0</wp:posOffset>
                </wp:positionH>
                <wp:positionV relativeFrom="page">
                  <wp:posOffset>7560945</wp:posOffset>
                </wp:positionV>
                <wp:extent cx="2520315" cy="504190"/>
                <wp:effectExtent l="0" t="0" r="0" b="0"/>
                <wp:wrapNone/>
                <wp:docPr id="4" name="TW_VERTRAULICH_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507BA176" w14:textId="77777777" w:rsidR="007C5983" w:rsidRPr="00130599" w:rsidRDefault="007C5983" w:rsidP="009E329B">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7D84E6" id="_x0000_t202" coordsize="21600,21600" o:spt="202" path="m,l,21600r21600,l21600,xe">
                <v:stroke joinstyle="miter"/>
                <v:path gradientshapeok="t" o:connecttype="rect"/>
              </v:shapetype>
              <v:shape id="TW_VERTRAULICH_1" o:spid="_x0000_s1029" type="#_x0000_t202" style="position:absolute;margin-left:0;margin-top:595.35pt;width:198.45pt;height:39.7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" strokecolor="red">
                <v:textbox inset="0,2.5mm,0,0">
                  <w:txbxContent>
                    <w:p w14:paraId="507BA176" w14:textId="77777777" w:rsidR="007C5983" w:rsidRPr="00130599" w:rsidRDefault="007C5983" w:rsidP="009E329B">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582960">
        <w:rPr>
          <w:noProof/>
        </w:rPr>
        <mc:AlternateContent>
          <mc:Choice Requires="wps">
            <w:drawing>
              <wp:anchor distT="0" distB="0" distL="114300" distR="114300" simplePos="0" relativeHeight="251658240" behindDoc="0" locked="0" layoutInCell="1" allowOverlap="1" wp14:anchorId="6BF65B89" wp14:editId="65227E9E">
                <wp:simplePos x="0" y="0"/>
                <wp:positionH relativeFrom="page">
                  <wp:posOffset>0</wp:posOffset>
                </wp:positionH>
                <wp:positionV relativeFrom="page">
                  <wp:posOffset>7560945</wp:posOffset>
                </wp:positionV>
                <wp:extent cx="2520315" cy="504190"/>
                <wp:effectExtent l="0" t="0" r="0" b="0"/>
                <wp:wrapNone/>
                <wp:docPr id="3" name="TW_VERTRAULICH_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12D3C8A3" w14:textId="77777777" w:rsidR="007C5983" w:rsidRPr="00130599" w:rsidRDefault="007C5983" w:rsidP="009E329B">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65B89" id="TW_VERTRAULICH_2" o:spid="_x0000_s1030" type="#_x0000_t202" style="position:absolute;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" strokecolor="red">
                <v:textbox inset="0,2.5mm,0,0">
                  <w:txbxContent>
                    <w:p w14:paraId="12D3C8A3" w14:textId="77777777" w:rsidR="007C5983" w:rsidRPr="00130599" w:rsidRDefault="007C5983" w:rsidP="009E329B">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5BDF3A16" w14:textId="77777777" w:rsidR="00773A54" w:rsidRPr="00582960" w:rsidRDefault="00773A54" w:rsidP="00773A54">
      <w:pPr>
        <w:tabs>
          <w:tab w:val="left" w:pos="-4536"/>
          <w:tab w:val="left" w:pos="-4395"/>
        </w:tabs>
        <w:ind w:right="-2"/>
      </w:pPr>
    </w:p>
    <w:p w14:paraId="1DC454AE" w14:textId="77777777" w:rsidR="00773A54" w:rsidRPr="00582960" w:rsidRDefault="00773A54" w:rsidP="00773A54"/>
    <w:p w14:paraId="0FF16643" w14:textId="77777777" w:rsidR="00773A54" w:rsidRPr="00582960" w:rsidRDefault="00773A54" w:rsidP="00773A54"/>
    <w:p w14:paraId="3AECE405" w14:textId="77777777" w:rsidR="00773A54" w:rsidRPr="00582960" w:rsidRDefault="00773A54" w:rsidP="00773A54"/>
    <w:p w14:paraId="2CF458D4" w14:textId="77777777" w:rsidR="00773A54" w:rsidRPr="00582960" w:rsidRDefault="00773A54" w:rsidP="00773A54"/>
    <w:p w14:paraId="35007BA8" w14:textId="77777777" w:rsidR="00773A54" w:rsidRPr="00582960" w:rsidRDefault="00773A54" w:rsidP="00773A54"/>
    <w:p w14:paraId="6E94B02C" w14:textId="77777777" w:rsidR="00773A54" w:rsidRPr="00582960" w:rsidRDefault="00773A54" w:rsidP="00773A54"/>
    <w:p w14:paraId="59378783" w14:textId="77777777" w:rsidR="00773A54" w:rsidRPr="00582960" w:rsidRDefault="00773A54" w:rsidP="00773A54"/>
    <w:p w14:paraId="42568C6C" w14:textId="77777777" w:rsidR="00773A54" w:rsidRPr="00582960" w:rsidRDefault="00773A54" w:rsidP="00773A54"/>
    <w:p w14:paraId="0D55F14A" w14:textId="77777777" w:rsidR="00773A54" w:rsidRPr="00582960" w:rsidRDefault="00773A54" w:rsidP="00773A54"/>
    <w:p w14:paraId="3516667F" w14:textId="77777777" w:rsidR="00773A54" w:rsidRPr="00582960" w:rsidRDefault="00773A54" w:rsidP="00773A54">
      <w:pPr>
        <w:tabs>
          <w:tab w:val="left" w:pos="-4536"/>
          <w:tab w:val="left" w:pos="-4395"/>
        </w:tabs>
        <w:ind w:right="-2"/>
      </w:pPr>
    </w:p>
    <w:p w14:paraId="3766DBF9" w14:textId="2FE5BDF6" w:rsidR="005B4ADB" w:rsidRPr="00582960" w:rsidRDefault="00130599" w:rsidP="005B4ADB">
      <w:pPr>
        <w:tabs>
          <w:tab w:val="left" w:pos="-4536"/>
          <w:tab w:val="left" w:pos="-4395"/>
        </w:tabs>
        <w:spacing w:after="300"/>
      </w:pPr>
      <w:r w:rsidRPr="00582960">
        <w:br w:type="page"/>
      </w:r>
    </w:p>
    <w:p w14:paraId="4DC6B4F6" w14:textId="77777777" w:rsidR="00420E3D" w:rsidRDefault="00F311BF" w:rsidP="00F311BF">
      <w:pPr>
        <w:rPr>
          <w:rFonts w:cs="Arial"/>
          <w:sz w:val="20"/>
        </w:rPr>
      </w:pPr>
      <w:r w:rsidRPr="00F311BF">
        <w:rPr>
          <w:rFonts w:cs="Arial"/>
          <w:b/>
          <w:color w:val="auto"/>
          <w:sz w:val="24"/>
          <w:szCs w:val="24"/>
        </w:rPr>
        <w:lastRenderedPageBreak/>
        <w:t>Name des Unternehmens:</w:t>
      </w:r>
      <w:r>
        <w:rPr>
          <w:rFonts w:cs="Arial"/>
          <w:sz w:val="20"/>
        </w:rPr>
        <w:t xml:space="preserve"> </w:t>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008D28A6">
        <w:rPr>
          <w:rFonts w:cs="Arial"/>
          <w:sz w:val="20"/>
        </w:rPr>
        <w:t> </w:t>
      </w:r>
      <w:r w:rsidR="008D28A6">
        <w:rPr>
          <w:rFonts w:cs="Arial"/>
          <w:sz w:val="20"/>
        </w:rPr>
        <w:t> </w:t>
      </w:r>
      <w:r w:rsidR="008D28A6">
        <w:rPr>
          <w:rFonts w:cs="Arial"/>
          <w:sz w:val="20"/>
        </w:rPr>
        <w:t> </w:t>
      </w:r>
      <w:r w:rsidR="008D28A6">
        <w:rPr>
          <w:rFonts w:cs="Arial"/>
          <w:sz w:val="20"/>
        </w:rPr>
        <w:t> </w:t>
      </w:r>
      <w:r w:rsidR="008D28A6">
        <w:rPr>
          <w:rFonts w:cs="Arial"/>
          <w:sz w:val="20"/>
        </w:rPr>
        <w:t> </w:t>
      </w:r>
    </w:p>
    <w:p w14:paraId="200C4A41" w14:textId="11D259AB" w:rsidR="00F311BF" w:rsidRPr="00582960" w:rsidRDefault="00F311BF" w:rsidP="00F311BF">
      <w:pPr>
        <w:rPr>
          <w:rFonts w:cs="Arial"/>
          <w:sz w:val="20"/>
        </w:rPr>
      </w:pPr>
      <w:r w:rsidRPr="00582960">
        <w:rPr>
          <w:rFonts w:cs="Arial"/>
          <w:sz w:val="20"/>
        </w:rPr>
        <w:fldChar w:fldCharType="end"/>
      </w:r>
    </w:p>
    <w:p w14:paraId="12896347" w14:textId="77777777" w:rsidR="00ED4582" w:rsidRDefault="00ED4582" w:rsidP="00A26141">
      <w:pPr>
        <w:pStyle w:val="Listenabsatz"/>
        <w:ind w:left="360"/>
        <w:rPr>
          <w:rFonts w:cs="Arial"/>
          <w:b/>
          <w:color w:val="auto"/>
          <w:sz w:val="24"/>
          <w:szCs w:val="24"/>
        </w:rPr>
      </w:pPr>
    </w:p>
    <w:p w14:paraId="3BB24F18" w14:textId="74CC2825" w:rsidR="004F5EE7" w:rsidRDefault="00F311BF" w:rsidP="00137C08">
      <w:pPr>
        <w:rPr>
          <w:rFonts w:cs="Arial"/>
          <w:b/>
          <w:color w:val="auto"/>
          <w:sz w:val="24"/>
          <w:szCs w:val="24"/>
        </w:rPr>
      </w:pPr>
      <w:r>
        <w:rPr>
          <w:rFonts w:cs="Arial"/>
          <w:b/>
          <w:color w:val="auto"/>
          <w:sz w:val="24"/>
          <w:szCs w:val="24"/>
        </w:rPr>
        <w:t>Produktkategorie</w:t>
      </w:r>
      <w:r w:rsidR="009271FB">
        <w:rPr>
          <w:rFonts w:cs="Arial"/>
          <w:b/>
          <w:color w:val="auto"/>
          <w:sz w:val="24"/>
          <w:szCs w:val="24"/>
        </w:rPr>
        <w:t xml:space="preserve"> (Auswahl der </w:t>
      </w:r>
      <w:r w:rsidR="008D28A6">
        <w:rPr>
          <w:rFonts w:cs="Arial"/>
          <w:b/>
          <w:color w:val="auto"/>
          <w:sz w:val="24"/>
          <w:szCs w:val="24"/>
        </w:rPr>
        <w:t>Module</w:t>
      </w:r>
      <w:r w:rsidR="009271FB">
        <w:rPr>
          <w:rFonts w:cs="Arial"/>
          <w:b/>
          <w:color w:val="auto"/>
          <w:sz w:val="24"/>
          <w:szCs w:val="24"/>
        </w:rPr>
        <w:t>)</w:t>
      </w:r>
      <w:r>
        <w:rPr>
          <w:rFonts w:cs="Arial"/>
          <w:b/>
          <w:color w:val="auto"/>
          <w:sz w:val="24"/>
          <w:szCs w:val="24"/>
        </w:rPr>
        <w:t>:</w:t>
      </w:r>
    </w:p>
    <w:p w14:paraId="42911D51" w14:textId="77777777" w:rsidR="00A26141" w:rsidRDefault="00A26141" w:rsidP="00137C08">
      <w:pPr>
        <w:rPr>
          <w:rFonts w:cs="Arial"/>
          <w:b/>
          <w:color w:val="auto"/>
          <w:sz w:val="24"/>
          <w:szCs w:val="24"/>
        </w:rPr>
      </w:pPr>
      <w:r>
        <w:rPr>
          <w:rFonts w:cs="Arial"/>
          <w:b/>
          <w:color w:val="auto"/>
          <w:sz w:val="24"/>
          <w:szCs w:val="24"/>
        </w:rPr>
        <w:tab/>
      </w:r>
    </w:p>
    <w:p w14:paraId="466D3917" w14:textId="572D0D93" w:rsidR="00A64D60" w:rsidRPr="009324FA" w:rsidRDefault="00296A00" w:rsidP="00A26141">
      <w:pPr>
        <w:pStyle w:val="Listenabsatz"/>
        <w:ind w:left="360"/>
        <w:rPr>
          <w:rFonts w:cs="Arial"/>
          <w:b/>
          <w:sz w:val="20"/>
        </w:rPr>
      </w:pPr>
      <w:bookmarkStart w:id="1" w:name="_Hlk526931169"/>
      <w:r w:rsidRPr="009324FA">
        <w:rPr>
          <w:rFonts w:cs="Arial"/>
          <w:b/>
          <w:sz w:val="20"/>
        </w:rPr>
        <w:t>Bitte</w:t>
      </w:r>
      <w:r w:rsidR="003741EA" w:rsidRPr="009324FA">
        <w:rPr>
          <w:rFonts w:cs="Arial"/>
          <w:b/>
          <w:sz w:val="20"/>
        </w:rPr>
        <w:t xml:space="preserve"> kreuzen Sie die zu qualifizier</w:t>
      </w:r>
      <w:r w:rsidRPr="009324FA">
        <w:rPr>
          <w:rFonts w:cs="Arial"/>
          <w:b/>
          <w:sz w:val="20"/>
        </w:rPr>
        <w:t xml:space="preserve">enden </w:t>
      </w:r>
      <w:r w:rsidR="00951958">
        <w:rPr>
          <w:rFonts w:cs="Arial"/>
          <w:b/>
          <w:sz w:val="20"/>
        </w:rPr>
        <w:t>Module</w:t>
      </w:r>
      <w:r w:rsidR="00951958" w:rsidRPr="009324FA">
        <w:rPr>
          <w:rFonts w:cs="Arial"/>
          <w:b/>
          <w:sz w:val="20"/>
        </w:rPr>
        <w:t xml:space="preserve"> </w:t>
      </w:r>
      <w:r w:rsidRPr="009324FA">
        <w:rPr>
          <w:rFonts w:cs="Arial"/>
          <w:b/>
          <w:sz w:val="20"/>
        </w:rPr>
        <w:t>an.</w:t>
      </w:r>
    </w:p>
    <w:p w14:paraId="6733F6DA" w14:textId="0C930907" w:rsidR="00A64D60" w:rsidRDefault="00A64D60" w:rsidP="00A26141">
      <w:pPr>
        <w:pStyle w:val="Listenabsatz"/>
        <w:ind w:left="360"/>
        <w:rPr>
          <w:rFonts w:cs="Arial"/>
          <w:i/>
          <w:sz w:val="18"/>
        </w:rPr>
      </w:pPr>
      <w:r w:rsidRPr="009324FA">
        <w:rPr>
          <w:rFonts w:cs="Arial"/>
          <w:i/>
          <w:sz w:val="18"/>
        </w:rPr>
        <w:t>(</w:t>
      </w:r>
      <w:r w:rsidRPr="009324FA">
        <w:rPr>
          <w:rFonts w:cs="Arial"/>
          <w:i/>
          <w:sz w:val="18"/>
          <w:highlight w:val="lightGray"/>
        </w:rPr>
        <w:t>Grau</w:t>
      </w:r>
      <w:r w:rsidRPr="009324FA">
        <w:rPr>
          <w:rFonts w:cs="Arial"/>
          <w:i/>
          <w:sz w:val="18"/>
        </w:rPr>
        <w:t xml:space="preserve"> markierte </w:t>
      </w:r>
      <w:r w:rsidR="00951958">
        <w:rPr>
          <w:rFonts w:cs="Arial"/>
          <w:i/>
          <w:sz w:val="18"/>
        </w:rPr>
        <w:t>Module</w:t>
      </w:r>
      <w:r w:rsidRPr="009324FA">
        <w:rPr>
          <w:rFonts w:cs="Arial"/>
          <w:i/>
          <w:sz w:val="18"/>
        </w:rPr>
        <w:t xml:space="preserve"> sind nicht Bestandteil dieser Präqualifizierung</w:t>
      </w:r>
      <w:r w:rsidR="009324FA" w:rsidRPr="009324FA">
        <w:rPr>
          <w:rFonts w:cs="Arial"/>
          <w:i/>
          <w:sz w:val="18"/>
        </w:rPr>
        <w:t xml:space="preserve">; zur Erläuterung des </w:t>
      </w:r>
      <w:r w:rsidR="00951958">
        <w:rPr>
          <w:rFonts w:cs="Arial"/>
          <w:i/>
          <w:sz w:val="18"/>
        </w:rPr>
        <w:t>Moduls</w:t>
      </w:r>
      <w:r w:rsidR="009324FA" w:rsidRPr="009324FA">
        <w:rPr>
          <w:rFonts w:cs="Arial"/>
          <w:i/>
          <w:sz w:val="18"/>
        </w:rPr>
        <w:t>, siehe entsprechendes Kapitel in diesem Dokument</w:t>
      </w:r>
      <w:r w:rsidRPr="009324FA">
        <w:rPr>
          <w:rFonts w:cs="Arial"/>
          <w:i/>
          <w:sz w:val="18"/>
        </w:rPr>
        <w:t>)</w:t>
      </w:r>
    </w:p>
    <w:p w14:paraId="4F91FEAF" w14:textId="77777777" w:rsidR="009324FA" w:rsidRPr="009324FA" w:rsidRDefault="009324FA" w:rsidP="00A26141">
      <w:pPr>
        <w:pStyle w:val="Listenabsatz"/>
        <w:ind w:left="360"/>
        <w:rPr>
          <w:rFonts w:cs="Arial"/>
          <w:i/>
          <w:sz w:val="18"/>
        </w:rPr>
      </w:pPr>
    </w:p>
    <w:p w14:paraId="2EE45239" w14:textId="7FCDF954" w:rsidR="005E2447" w:rsidRPr="00283A18" w:rsidRDefault="00496092" w:rsidP="00451BD8">
      <w:pPr>
        <w:ind w:left="567" w:firstLine="425"/>
        <w:rPr>
          <w:rFonts w:cs="Arial"/>
          <w:highlight w:val="lightGray"/>
        </w:rPr>
      </w:pPr>
      <w:sdt>
        <w:sdtPr>
          <w:rPr>
            <w:rFonts w:cs="Arial"/>
            <w:highlight w:val="lightGray"/>
          </w:rPr>
          <w:id w:val="-500976217"/>
          <w14:checkbox>
            <w14:checked w14:val="0"/>
            <w14:checkedState w14:val="2612" w14:font="MS Gothic"/>
            <w14:uncheckedState w14:val="2610" w14:font="MS Gothic"/>
          </w14:checkbox>
        </w:sdtPr>
        <w:sdtEndPr/>
        <w:sdtContent>
          <w:r w:rsidR="007C5983">
            <w:rPr>
              <w:rFonts w:ascii="MS Gothic" w:eastAsia="MS Gothic" w:hAnsi="MS Gothic" w:cs="Arial" w:hint="eastAsia"/>
              <w:highlight w:val="lightGray"/>
            </w:rPr>
            <w:t>☐</w:t>
          </w:r>
        </w:sdtContent>
      </w:sdt>
      <w:r w:rsidR="003741EA" w:rsidRPr="00283A18">
        <w:rPr>
          <w:rFonts w:cs="Arial"/>
          <w:highlight w:val="lightGray"/>
        </w:rPr>
        <w:t xml:space="preserve"> </w:t>
      </w:r>
      <w:r w:rsidR="00951958">
        <w:rPr>
          <w:rFonts w:cs="Arial"/>
          <w:highlight w:val="lightGray"/>
        </w:rPr>
        <w:t>Modul</w:t>
      </w:r>
      <w:r w:rsidR="003741EA" w:rsidRPr="00283A18">
        <w:rPr>
          <w:rFonts w:cs="Arial"/>
          <w:highlight w:val="lightGray"/>
        </w:rPr>
        <w:t xml:space="preserve"> </w:t>
      </w:r>
      <w:r w:rsidR="00CA45BC">
        <w:rPr>
          <w:rFonts w:cs="Arial"/>
          <w:highlight w:val="lightGray"/>
        </w:rPr>
        <w:t>TSO</w:t>
      </w:r>
      <w:r w:rsidR="00CA45BC">
        <w:rPr>
          <w:rFonts w:cs="Arial"/>
          <w:highlight w:val="lightGray"/>
        </w:rPr>
        <w:tab/>
      </w:r>
      <w:r w:rsidR="003741EA" w:rsidRPr="00283A18">
        <w:rPr>
          <w:rFonts w:cs="Arial"/>
          <w:highlight w:val="lightGray"/>
        </w:rPr>
        <w:tab/>
        <w:t xml:space="preserve">- </w:t>
      </w:r>
      <w:r w:rsidR="005E2447" w:rsidRPr="00283A18">
        <w:rPr>
          <w:rFonts w:cs="Arial"/>
          <w:highlight w:val="lightGray"/>
        </w:rPr>
        <w:t>Hochbau TSO</w:t>
      </w:r>
      <w:r w:rsidR="00D27D85">
        <w:rPr>
          <w:rFonts w:cs="Arial"/>
          <w:highlight w:val="lightGray"/>
        </w:rPr>
        <w:t>/BSO</w:t>
      </w:r>
    </w:p>
    <w:p w14:paraId="08331599" w14:textId="77777777" w:rsidR="009271FB" w:rsidRDefault="005E2447" w:rsidP="00451BD8">
      <w:pPr>
        <w:ind w:left="1418" w:firstLine="1"/>
        <w:rPr>
          <w:rFonts w:cs="Arial"/>
          <w:i/>
          <w:sz w:val="18"/>
        </w:rPr>
      </w:pPr>
      <w:r w:rsidRPr="00C451E3">
        <w:rPr>
          <w:rFonts w:cs="Arial"/>
          <w:i/>
          <w:sz w:val="18"/>
        </w:rPr>
        <w:t xml:space="preserve">Hochbau des </w:t>
      </w:r>
      <w:r w:rsidR="00D27D85">
        <w:rPr>
          <w:rFonts w:cs="Arial"/>
          <w:i/>
          <w:sz w:val="18"/>
        </w:rPr>
        <w:t>zentral im Netzbezirk</w:t>
      </w:r>
      <w:r w:rsidR="00C451E3">
        <w:rPr>
          <w:rFonts w:cs="Arial"/>
          <w:i/>
          <w:sz w:val="18"/>
        </w:rPr>
        <w:t xml:space="preserve"> liegenden </w:t>
      </w:r>
      <w:r w:rsidR="00D27D85">
        <w:rPr>
          <w:rFonts w:cs="Arial"/>
          <w:i/>
          <w:sz w:val="18"/>
        </w:rPr>
        <w:t>Technikstandortes, inklusive t</w:t>
      </w:r>
      <w:r w:rsidRPr="00C451E3">
        <w:rPr>
          <w:rFonts w:cs="Arial"/>
          <w:i/>
          <w:sz w:val="18"/>
        </w:rPr>
        <w:t>echnischer Gebäudeausrüstung, Erschließung, etc.</w:t>
      </w:r>
      <w:r w:rsidR="00C451E3">
        <w:rPr>
          <w:rFonts w:cs="Arial"/>
          <w:i/>
          <w:sz w:val="18"/>
        </w:rPr>
        <w:t xml:space="preserve"> </w:t>
      </w:r>
    </w:p>
    <w:p w14:paraId="2AD04D99" w14:textId="77777777" w:rsidR="005E2447" w:rsidRPr="00C451E3" w:rsidRDefault="005E2447" w:rsidP="005E2447">
      <w:pPr>
        <w:ind w:left="2552" w:firstLine="1"/>
        <w:rPr>
          <w:rFonts w:cs="Arial"/>
        </w:rPr>
      </w:pPr>
      <w:r w:rsidRPr="00C451E3">
        <w:rPr>
          <w:rFonts w:cs="Arial"/>
        </w:rPr>
        <w:tab/>
      </w:r>
    </w:p>
    <w:p w14:paraId="143DB735" w14:textId="1BE2F6AA" w:rsidR="003741EA" w:rsidRPr="00283A18" w:rsidRDefault="00496092" w:rsidP="00451BD8">
      <w:pPr>
        <w:ind w:left="567" w:firstLine="425"/>
        <w:rPr>
          <w:rFonts w:cs="Arial"/>
          <w:b/>
        </w:rPr>
      </w:pPr>
      <w:sdt>
        <w:sdtPr>
          <w:rPr>
            <w:rFonts w:cs="Arial"/>
            <w:b/>
          </w:rPr>
          <w:id w:val="158659256"/>
          <w14:checkbox>
            <w14:checked w14:val="0"/>
            <w14:checkedState w14:val="2612" w14:font="MS Gothic"/>
            <w14:uncheckedState w14:val="2610" w14:font="MS Gothic"/>
          </w14:checkbox>
        </w:sdtPr>
        <w:sdtEndPr/>
        <w:sdtContent>
          <w:r w:rsidR="007C5983">
            <w:rPr>
              <w:rFonts w:ascii="MS Gothic" w:eastAsia="MS Gothic" w:hAnsi="MS Gothic" w:cs="Arial" w:hint="eastAsia"/>
              <w:b/>
            </w:rPr>
            <w:t>☐</w:t>
          </w:r>
        </w:sdtContent>
      </w:sdt>
      <w:r w:rsidR="003741EA" w:rsidRPr="00283A18">
        <w:rPr>
          <w:rFonts w:cs="Arial"/>
          <w:b/>
        </w:rPr>
        <w:t xml:space="preserve"> </w:t>
      </w:r>
      <w:r w:rsidR="00951958">
        <w:rPr>
          <w:rFonts w:cs="Arial"/>
          <w:b/>
        </w:rPr>
        <w:t>Modul</w:t>
      </w:r>
      <w:r w:rsidR="003741EA" w:rsidRPr="00283A18">
        <w:rPr>
          <w:rFonts w:cs="Arial"/>
          <w:b/>
        </w:rPr>
        <w:t xml:space="preserve"> </w:t>
      </w:r>
      <w:r w:rsidR="005E2447" w:rsidRPr="00283A18">
        <w:rPr>
          <w:rFonts w:cs="Arial"/>
          <w:b/>
        </w:rPr>
        <w:t>1</w:t>
      </w:r>
      <w:r w:rsidR="003741EA" w:rsidRPr="00283A18">
        <w:rPr>
          <w:rFonts w:cs="Arial"/>
          <w:b/>
        </w:rPr>
        <w:t xml:space="preserve"> </w:t>
      </w:r>
      <w:r w:rsidR="003741EA" w:rsidRPr="00283A18">
        <w:rPr>
          <w:rFonts w:cs="Arial"/>
          <w:b/>
        </w:rPr>
        <w:tab/>
      </w:r>
      <w:r w:rsidR="005E2447" w:rsidRPr="00283A18">
        <w:rPr>
          <w:rFonts w:cs="Arial"/>
          <w:b/>
        </w:rPr>
        <w:tab/>
      </w:r>
      <w:r w:rsidR="001843C6">
        <w:rPr>
          <w:rFonts w:cs="Arial"/>
          <w:b/>
        </w:rPr>
        <w:tab/>
      </w:r>
      <w:r w:rsidR="003741EA" w:rsidRPr="00283A18">
        <w:rPr>
          <w:rFonts w:cs="Arial"/>
          <w:b/>
        </w:rPr>
        <w:t xml:space="preserve">- </w:t>
      </w:r>
      <w:r w:rsidR="005E2447" w:rsidRPr="00283A18">
        <w:rPr>
          <w:rFonts w:cs="Arial"/>
          <w:b/>
        </w:rPr>
        <w:t>Zentraleinheit DSTW</w:t>
      </w:r>
    </w:p>
    <w:p w14:paraId="1EAA30D1" w14:textId="4961AF23" w:rsidR="005E2447" w:rsidRDefault="005E2447" w:rsidP="00451BD8">
      <w:pPr>
        <w:ind w:left="1418" w:firstLine="1"/>
        <w:rPr>
          <w:rFonts w:cs="Arial"/>
          <w:i/>
          <w:sz w:val="18"/>
        </w:rPr>
      </w:pPr>
      <w:r w:rsidRPr="00C451E3">
        <w:rPr>
          <w:rFonts w:cs="Arial"/>
          <w:i/>
          <w:sz w:val="18"/>
        </w:rPr>
        <w:t>Zentrales Rechenzentru</w:t>
      </w:r>
      <w:r w:rsidR="002C6377">
        <w:rPr>
          <w:rFonts w:cs="Arial"/>
          <w:i/>
          <w:sz w:val="18"/>
        </w:rPr>
        <w:t>m des gesamten DSTW Projektes, h</w:t>
      </w:r>
      <w:r w:rsidRPr="00C451E3">
        <w:rPr>
          <w:rFonts w:cs="Arial"/>
          <w:i/>
          <w:sz w:val="18"/>
        </w:rPr>
        <w:t>ochverfügbarer Rechner</w:t>
      </w:r>
      <w:r w:rsidR="00D27D85">
        <w:rPr>
          <w:rFonts w:cs="Arial"/>
          <w:i/>
          <w:sz w:val="18"/>
        </w:rPr>
        <w:t>kern</w:t>
      </w:r>
    </w:p>
    <w:p w14:paraId="021F7D20" w14:textId="77777777" w:rsidR="009271FB" w:rsidRDefault="009271FB" w:rsidP="00C451E3">
      <w:pPr>
        <w:ind w:left="2552" w:firstLine="1"/>
        <w:rPr>
          <w:rFonts w:cs="Arial"/>
          <w:sz w:val="20"/>
        </w:rPr>
      </w:pPr>
    </w:p>
    <w:p w14:paraId="0D0FD4C6" w14:textId="6D1DA801" w:rsidR="005E2447" w:rsidRPr="00283A18" w:rsidRDefault="00496092" w:rsidP="00451BD8">
      <w:pPr>
        <w:ind w:left="567" w:firstLine="425"/>
        <w:rPr>
          <w:rFonts w:cs="Arial"/>
          <w:b/>
        </w:rPr>
      </w:pPr>
      <w:sdt>
        <w:sdtPr>
          <w:rPr>
            <w:rFonts w:cs="Arial"/>
            <w:b/>
          </w:rPr>
          <w:id w:val="865417161"/>
          <w14:checkbox>
            <w14:checked w14:val="0"/>
            <w14:checkedState w14:val="2612" w14:font="MS Gothic"/>
            <w14:uncheckedState w14:val="2610" w14:font="MS Gothic"/>
          </w14:checkbox>
        </w:sdtPr>
        <w:sdtEndPr/>
        <w:sdtContent>
          <w:r w:rsidR="00283A18">
            <w:rPr>
              <w:rFonts w:ascii="MS Gothic" w:eastAsia="MS Gothic" w:hAnsi="MS Gothic" w:cs="Arial" w:hint="eastAsia"/>
              <w:b/>
            </w:rPr>
            <w:t>☐</w:t>
          </w:r>
        </w:sdtContent>
      </w:sdt>
      <w:r w:rsidR="005E2447" w:rsidRPr="00283A18">
        <w:rPr>
          <w:rFonts w:cs="Arial"/>
          <w:b/>
        </w:rPr>
        <w:t xml:space="preserve"> </w:t>
      </w:r>
      <w:r w:rsidR="00951958">
        <w:rPr>
          <w:rFonts w:cs="Arial"/>
          <w:b/>
        </w:rPr>
        <w:t>Modul</w:t>
      </w:r>
      <w:r w:rsidR="005E2447" w:rsidRPr="00283A18">
        <w:rPr>
          <w:rFonts w:cs="Arial"/>
          <w:b/>
        </w:rPr>
        <w:t xml:space="preserve"> 2 </w:t>
      </w:r>
      <w:r w:rsidR="005E2447" w:rsidRPr="00283A18">
        <w:rPr>
          <w:rFonts w:cs="Arial"/>
          <w:b/>
        </w:rPr>
        <w:tab/>
      </w:r>
      <w:r w:rsidR="005E2447" w:rsidRPr="00283A18">
        <w:rPr>
          <w:rFonts w:cs="Arial"/>
          <w:b/>
        </w:rPr>
        <w:tab/>
      </w:r>
      <w:r w:rsidR="001843C6">
        <w:rPr>
          <w:rFonts w:cs="Arial"/>
          <w:b/>
        </w:rPr>
        <w:tab/>
        <w:t>-</w:t>
      </w:r>
      <w:r w:rsidR="005E2447" w:rsidRPr="00283A18">
        <w:rPr>
          <w:rFonts w:cs="Arial"/>
          <w:b/>
        </w:rPr>
        <w:t xml:space="preserve"> Gleisfeldvernetzung</w:t>
      </w:r>
    </w:p>
    <w:p w14:paraId="3362607D" w14:textId="125806FD" w:rsidR="005E2447" w:rsidRDefault="005E2447" w:rsidP="00451BD8">
      <w:pPr>
        <w:ind w:left="1418" w:firstLine="1"/>
        <w:rPr>
          <w:rFonts w:cs="Arial"/>
          <w:i/>
          <w:sz w:val="18"/>
        </w:rPr>
      </w:pPr>
      <w:r w:rsidRPr="00E3770D">
        <w:rPr>
          <w:rFonts w:cs="Arial"/>
          <w:i/>
          <w:sz w:val="18"/>
        </w:rPr>
        <w:t>Komponenten der Vernetzung</w:t>
      </w:r>
      <w:r w:rsidR="002C6377">
        <w:rPr>
          <w:rFonts w:cs="Arial"/>
          <w:i/>
          <w:sz w:val="18"/>
        </w:rPr>
        <w:t xml:space="preserve"> </w:t>
      </w:r>
      <w:r w:rsidR="002C6377" w:rsidRPr="00E3770D">
        <w:rPr>
          <w:rFonts w:cs="Arial"/>
          <w:i/>
          <w:sz w:val="18"/>
        </w:rPr>
        <w:t>(Verkabelung und Switches)</w:t>
      </w:r>
      <w:r w:rsidRPr="00E3770D">
        <w:rPr>
          <w:rFonts w:cs="Arial"/>
          <w:i/>
          <w:sz w:val="18"/>
        </w:rPr>
        <w:t xml:space="preserve"> zwischen der Zentraleinheit (im Technikstandort)</w:t>
      </w:r>
      <w:r w:rsidR="00D27D85">
        <w:rPr>
          <w:rFonts w:cs="Arial"/>
          <w:i/>
          <w:sz w:val="18"/>
        </w:rPr>
        <w:t xml:space="preserve"> bzw. Gleisfeldkonzentrator</w:t>
      </w:r>
      <w:r w:rsidRPr="00E3770D">
        <w:rPr>
          <w:rFonts w:cs="Arial"/>
          <w:i/>
          <w:sz w:val="18"/>
        </w:rPr>
        <w:t xml:space="preserve"> </w:t>
      </w:r>
      <w:r w:rsidR="002C6377">
        <w:rPr>
          <w:rFonts w:cs="Arial"/>
          <w:i/>
          <w:sz w:val="18"/>
        </w:rPr>
        <w:t>und den einzelnen Feldelementen</w:t>
      </w:r>
    </w:p>
    <w:p w14:paraId="601C5A7D" w14:textId="77777777" w:rsidR="009271FB" w:rsidRPr="00E3770D" w:rsidRDefault="009271FB" w:rsidP="005E2447">
      <w:pPr>
        <w:ind w:left="2552" w:firstLine="1"/>
        <w:rPr>
          <w:rFonts w:cs="Arial"/>
          <w:i/>
          <w:sz w:val="18"/>
        </w:rPr>
      </w:pPr>
    </w:p>
    <w:p w14:paraId="3AC85C1E" w14:textId="25C31CCF" w:rsidR="003E3087" w:rsidRPr="00283A18" w:rsidRDefault="003E3087" w:rsidP="00451BD8">
      <w:pPr>
        <w:ind w:left="567" w:firstLine="425"/>
        <w:rPr>
          <w:rFonts w:cs="Arial"/>
          <w:b/>
        </w:rPr>
      </w:pPr>
      <w:r w:rsidRPr="00283A18">
        <w:rPr>
          <w:rFonts w:cs="Arial"/>
        </w:rPr>
        <w:tab/>
      </w:r>
      <w:sdt>
        <w:sdtPr>
          <w:rPr>
            <w:rFonts w:cs="Arial"/>
            <w:b/>
          </w:rPr>
          <w:id w:val="-211896079"/>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sidRPr="00283A18">
        <w:rPr>
          <w:rFonts w:cs="Arial"/>
          <w:b/>
        </w:rPr>
        <w:t xml:space="preserve"> </w:t>
      </w:r>
      <w:r w:rsidR="00951958">
        <w:rPr>
          <w:rFonts w:cs="Arial"/>
          <w:b/>
        </w:rPr>
        <w:t>Modul</w:t>
      </w:r>
      <w:r w:rsidRPr="00283A18">
        <w:rPr>
          <w:rFonts w:cs="Arial"/>
          <w:b/>
        </w:rPr>
        <w:t xml:space="preserve"> 2a</w:t>
      </w:r>
      <w:r w:rsidRPr="00283A18">
        <w:rPr>
          <w:rFonts w:cs="Arial"/>
          <w:b/>
        </w:rPr>
        <w:tab/>
      </w:r>
      <w:r w:rsidR="001843C6">
        <w:rPr>
          <w:rFonts w:cs="Arial"/>
          <w:b/>
        </w:rPr>
        <w:tab/>
        <w:t>-</w:t>
      </w:r>
      <w:r w:rsidRPr="00283A18">
        <w:rPr>
          <w:rFonts w:cs="Arial"/>
          <w:b/>
        </w:rPr>
        <w:t xml:space="preserve"> Gleisfeldkonzentrator (GFK)</w:t>
      </w:r>
    </w:p>
    <w:p w14:paraId="3382BFDE" w14:textId="77777777" w:rsidR="005E2447" w:rsidRPr="00C451E3" w:rsidRDefault="005E2447" w:rsidP="00451BD8">
      <w:pPr>
        <w:ind w:left="1843" w:firstLine="1"/>
        <w:rPr>
          <w:rFonts w:cs="Arial"/>
          <w:i/>
          <w:sz w:val="20"/>
        </w:rPr>
      </w:pPr>
      <w:r w:rsidRPr="00C451E3">
        <w:rPr>
          <w:rFonts w:cs="Arial"/>
          <w:i/>
          <w:sz w:val="18"/>
        </w:rPr>
        <w:t>Fertigbetonhaus</w:t>
      </w:r>
      <w:r w:rsidR="00C451E3" w:rsidRPr="00C451E3">
        <w:rPr>
          <w:rFonts w:cs="Arial"/>
          <w:i/>
          <w:sz w:val="18"/>
        </w:rPr>
        <w:t xml:space="preserve"> inklusive Doppelboden und „Kabelkeller“</w:t>
      </w:r>
      <w:r w:rsidRPr="00C451E3">
        <w:rPr>
          <w:rFonts w:cs="Arial"/>
          <w:i/>
          <w:sz w:val="18"/>
        </w:rPr>
        <w:t xml:space="preserve"> in dem alle zentralen </w:t>
      </w:r>
      <w:r w:rsidRPr="00E3770D">
        <w:rPr>
          <w:rFonts w:cs="Arial"/>
          <w:i/>
          <w:sz w:val="18"/>
        </w:rPr>
        <w:t>Infrastrukturkomponenten</w:t>
      </w:r>
      <w:r w:rsidR="00C451E3" w:rsidRPr="00E3770D">
        <w:rPr>
          <w:rFonts w:cs="Arial"/>
          <w:i/>
          <w:sz w:val="18"/>
        </w:rPr>
        <w:t xml:space="preserve"> (Serverracks, Rangierkabel</w:t>
      </w:r>
      <w:r w:rsidR="00D27D85">
        <w:rPr>
          <w:rFonts w:cs="Arial"/>
          <w:i/>
          <w:sz w:val="18"/>
        </w:rPr>
        <w:t>, etc.</w:t>
      </w:r>
      <w:r w:rsidR="00C451E3" w:rsidRPr="00E3770D">
        <w:rPr>
          <w:rFonts w:cs="Arial"/>
          <w:i/>
          <w:sz w:val="18"/>
        </w:rPr>
        <w:t>)</w:t>
      </w:r>
      <w:r w:rsidRPr="00E3770D">
        <w:rPr>
          <w:rFonts w:cs="Arial"/>
          <w:i/>
          <w:sz w:val="18"/>
        </w:rPr>
        <w:t xml:space="preserve"> für den jeweiligen</w:t>
      </w:r>
      <w:r w:rsidRPr="00C451E3">
        <w:rPr>
          <w:rFonts w:cs="Arial"/>
          <w:i/>
          <w:sz w:val="18"/>
        </w:rPr>
        <w:t xml:space="preserve"> Stel</w:t>
      </w:r>
      <w:r w:rsidR="001843C6">
        <w:rPr>
          <w:rFonts w:cs="Arial"/>
          <w:i/>
          <w:sz w:val="18"/>
        </w:rPr>
        <w:t>lbereich zusammengefasst sind.</w:t>
      </w:r>
    </w:p>
    <w:p w14:paraId="3A0780BD" w14:textId="49350126" w:rsidR="003E3087" w:rsidRPr="00283A18" w:rsidRDefault="003E3087" w:rsidP="00451BD8">
      <w:pPr>
        <w:ind w:left="567" w:firstLine="425"/>
        <w:rPr>
          <w:rFonts w:cs="Arial"/>
          <w:b/>
        </w:rPr>
      </w:pPr>
      <w:r w:rsidRPr="00283A18">
        <w:rPr>
          <w:rFonts w:cs="Arial"/>
        </w:rPr>
        <w:tab/>
      </w:r>
      <w:sdt>
        <w:sdtPr>
          <w:rPr>
            <w:rFonts w:cs="Arial"/>
            <w:b/>
          </w:rPr>
          <w:id w:val="1635527596"/>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sidRPr="00283A18">
        <w:rPr>
          <w:rFonts w:cs="Arial"/>
          <w:b/>
        </w:rPr>
        <w:t xml:space="preserve"> </w:t>
      </w:r>
      <w:r w:rsidR="00951958">
        <w:rPr>
          <w:rFonts w:cs="Arial"/>
          <w:b/>
        </w:rPr>
        <w:t>Modul</w:t>
      </w:r>
      <w:r w:rsidRPr="00283A18">
        <w:rPr>
          <w:rFonts w:cs="Arial"/>
          <w:b/>
        </w:rPr>
        <w:t xml:space="preserve"> 2b</w:t>
      </w:r>
      <w:r w:rsidRPr="00283A18">
        <w:rPr>
          <w:rFonts w:cs="Arial"/>
          <w:b/>
        </w:rPr>
        <w:tab/>
      </w:r>
      <w:r w:rsidR="001843C6">
        <w:rPr>
          <w:rFonts w:cs="Arial"/>
          <w:b/>
        </w:rPr>
        <w:tab/>
        <w:t>-</w:t>
      </w:r>
      <w:r w:rsidRPr="00283A18">
        <w:rPr>
          <w:rFonts w:cs="Arial"/>
          <w:b/>
        </w:rPr>
        <w:t xml:space="preserve"> Feldelement Anschlusskasten (FeAk)</w:t>
      </w:r>
    </w:p>
    <w:p w14:paraId="4CE2AB60" w14:textId="77777777" w:rsidR="00C451E3" w:rsidRPr="00C451E3" w:rsidRDefault="00C451E3" w:rsidP="00451BD8">
      <w:pPr>
        <w:ind w:left="1843"/>
        <w:rPr>
          <w:rFonts w:cs="Arial"/>
          <w:i/>
          <w:sz w:val="20"/>
        </w:rPr>
      </w:pPr>
      <w:r w:rsidRPr="00C451E3">
        <w:rPr>
          <w:rFonts w:cs="Arial"/>
          <w:i/>
          <w:sz w:val="18"/>
        </w:rPr>
        <w:t>In der Nähe des jeweiligen Feldelement</w:t>
      </w:r>
      <w:r w:rsidR="00C03209">
        <w:rPr>
          <w:rFonts w:cs="Arial"/>
          <w:i/>
          <w:sz w:val="18"/>
        </w:rPr>
        <w:t>s</w:t>
      </w:r>
      <w:r w:rsidRPr="00C451E3">
        <w:rPr>
          <w:rFonts w:cs="Arial"/>
          <w:i/>
          <w:sz w:val="18"/>
        </w:rPr>
        <w:t xml:space="preserve"> untergebrachter Anschlusskasten, welcher den Object Controller und die Komponenten der Energieversorgung und K</w:t>
      </w:r>
      <w:r w:rsidR="00C03209">
        <w:rPr>
          <w:rFonts w:cs="Arial"/>
          <w:i/>
          <w:sz w:val="18"/>
        </w:rPr>
        <w:t>o</w:t>
      </w:r>
      <w:r w:rsidRPr="00C451E3">
        <w:rPr>
          <w:rFonts w:cs="Arial"/>
          <w:i/>
          <w:sz w:val="18"/>
        </w:rPr>
        <w:t>mmunikation zur sicheren Ansteuerung der Feldelemente beinhaltet.</w:t>
      </w:r>
    </w:p>
    <w:p w14:paraId="2ED55E1D" w14:textId="1179E161" w:rsidR="00C03209" w:rsidRPr="00283A18" w:rsidRDefault="003E3087" w:rsidP="00451BD8">
      <w:pPr>
        <w:ind w:left="567" w:firstLine="425"/>
        <w:rPr>
          <w:rFonts w:cs="Arial"/>
        </w:rPr>
      </w:pPr>
      <w:r w:rsidRPr="00283A18">
        <w:rPr>
          <w:rFonts w:cs="Arial"/>
        </w:rPr>
        <w:tab/>
      </w:r>
      <w:r w:rsidRPr="00283A18">
        <w:rPr>
          <w:rFonts w:ascii="MS Gothic" w:eastAsia="MS Gothic" w:hAnsi="MS Gothic" w:cs="Arial" w:hint="eastAsia"/>
          <w:highlight w:val="lightGray"/>
        </w:rPr>
        <w:t>☐</w:t>
      </w:r>
      <w:r w:rsidRPr="00283A18">
        <w:rPr>
          <w:rFonts w:cs="Arial"/>
          <w:highlight w:val="lightGray"/>
        </w:rPr>
        <w:t xml:space="preserve"> </w:t>
      </w:r>
      <w:r w:rsidR="00951958">
        <w:rPr>
          <w:rFonts w:cs="Arial"/>
          <w:highlight w:val="lightGray"/>
        </w:rPr>
        <w:t>Modul</w:t>
      </w:r>
      <w:r w:rsidR="00951958" w:rsidRPr="00283A18">
        <w:rPr>
          <w:rFonts w:cs="Arial"/>
          <w:highlight w:val="lightGray"/>
        </w:rPr>
        <w:t xml:space="preserve"> </w:t>
      </w:r>
      <w:r w:rsidRPr="00283A18">
        <w:rPr>
          <w:rFonts w:cs="Arial"/>
          <w:highlight w:val="lightGray"/>
        </w:rPr>
        <w:t xml:space="preserve">2c </w:t>
      </w:r>
      <w:r w:rsidRPr="00283A18">
        <w:rPr>
          <w:rFonts w:cs="Arial"/>
          <w:highlight w:val="lightGray"/>
        </w:rPr>
        <w:tab/>
      </w:r>
      <w:r w:rsidR="001843C6">
        <w:rPr>
          <w:rFonts w:cs="Arial"/>
          <w:highlight w:val="lightGray"/>
        </w:rPr>
        <w:tab/>
        <w:t>-</w:t>
      </w:r>
      <w:r w:rsidRPr="00283A18">
        <w:rPr>
          <w:rFonts w:cs="Arial"/>
          <w:highlight w:val="lightGray"/>
        </w:rPr>
        <w:t xml:space="preserve"> Stromversorgung</w:t>
      </w:r>
    </w:p>
    <w:p w14:paraId="4A884903" w14:textId="0BC80029" w:rsidR="00E3770D" w:rsidRPr="00283A18" w:rsidRDefault="003E3087" w:rsidP="00451BD8">
      <w:pPr>
        <w:ind w:left="567" w:firstLine="425"/>
        <w:rPr>
          <w:rFonts w:cs="Arial"/>
        </w:rPr>
      </w:pPr>
      <w:r w:rsidRPr="00283A18">
        <w:rPr>
          <w:rFonts w:cs="Arial"/>
        </w:rPr>
        <w:tab/>
      </w:r>
      <w:r w:rsidRPr="00283A18">
        <w:rPr>
          <w:rFonts w:ascii="MS Gothic" w:eastAsia="MS Gothic" w:hAnsi="MS Gothic" w:cs="Arial" w:hint="eastAsia"/>
          <w:highlight w:val="lightGray"/>
        </w:rPr>
        <w:t>☐</w:t>
      </w:r>
      <w:r w:rsidR="001843C6">
        <w:rPr>
          <w:rFonts w:cs="Arial"/>
          <w:highlight w:val="lightGray"/>
        </w:rPr>
        <w:t xml:space="preserve"> </w:t>
      </w:r>
      <w:r w:rsidR="00951958">
        <w:rPr>
          <w:rFonts w:cs="Arial"/>
          <w:highlight w:val="lightGray"/>
        </w:rPr>
        <w:t>Modul</w:t>
      </w:r>
      <w:r w:rsidR="00951958" w:rsidDel="00951958">
        <w:rPr>
          <w:rFonts w:cs="Arial"/>
          <w:highlight w:val="lightGray"/>
        </w:rPr>
        <w:t xml:space="preserve"> </w:t>
      </w:r>
      <w:r w:rsidR="001843C6">
        <w:rPr>
          <w:rFonts w:cs="Arial"/>
          <w:highlight w:val="lightGray"/>
        </w:rPr>
        <w:t xml:space="preserve">2d </w:t>
      </w:r>
      <w:r w:rsidR="001843C6">
        <w:rPr>
          <w:rFonts w:cs="Arial"/>
          <w:highlight w:val="lightGray"/>
        </w:rPr>
        <w:tab/>
      </w:r>
      <w:r w:rsidR="001843C6">
        <w:rPr>
          <w:rFonts w:cs="Arial"/>
          <w:highlight w:val="lightGray"/>
        </w:rPr>
        <w:tab/>
        <w:t>-</w:t>
      </w:r>
      <w:r w:rsidRPr="00283A18">
        <w:rPr>
          <w:rFonts w:cs="Arial"/>
          <w:highlight w:val="lightGray"/>
        </w:rPr>
        <w:t xml:space="preserve"> Telekommunikation</w:t>
      </w:r>
    </w:p>
    <w:p w14:paraId="6965E70E" w14:textId="12BAE809" w:rsidR="003E3087" w:rsidRPr="00283A18" w:rsidRDefault="003E3087" w:rsidP="00451BD8">
      <w:pPr>
        <w:ind w:left="567" w:firstLine="425"/>
        <w:rPr>
          <w:rFonts w:cs="Arial"/>
        </w:rPr>
      </w:pPr>
      <w:r w:rsidRPr="00283A18">
        <w:rPr>
          <w:rFonts w:cs="Arial"/>
        </w:rPr>
        <w:tab/>
      </w:r>
      <w:r w:rsidRPr="00283A18">
        <w:rPr>
          <w:rFonts w:ascii="MS Gothic" w:eastAsia="MS Gothic" w:hAnsi="MS Gothic" w:cs="Arial" w:hint="eastAsia"/>
          <w:highlight w:val="lightGray"/>
        </w:rPr>
        <w:t>☐</w:t>
      </w:r>
      <w:r w:rsidR="001843C6">
        <w:rPr>
          <w:rFonts w:cs="Arial"/>
          <w:highlight w:val="lightGray"/>
        </w:rPr>
        <w:t xml:space="preserve"> </w:t>
      </w:r>
      <w:r w:rsidR="00951958">
        <w:rPr>
          <w:rFonts w:cs="Arial"/>
          <w:highlight w:val="lightGray"/>
        </w:rPr>
        <w:t>Modul</w:t>
      </w:r>
      <w:r w:rsidR="00951958" w:rsidDel="00951958">
        <w:rPr>
          <w:rFonts w:cs="Arial"/>
          <w:highlight w:val="lightGray"/>
        </w:rPr>
        <w:t xml:space="preserve"> </w:t>
      </w:r>
      <w:r w:rsidR="001843C6">
        <w:rPr>
          <w:rFonts w:cs="Arial"/>
          <w:highlight w:val="lightGray"/>
        </w:rPr>
        <w:t xml:space="preserve">2e </w:t>
      </w:r>
      <w:r w:rsidR="001843C6">
        <w:rPr>
          <w:rFonts w:cs="Arial"/>
          <w:highlight w:val="lightGray"/>
        </w:rPr>
        <w:tab/>
      </w:r>
      <w:r w:rsidR="001843C6">
        <w:rPr>
          <w:rFonts w:cs="Arial"/>
          <w:highlight w:val="lightGray"/>
        </w:rPr>
        <w:tab/>
        <w:t>-</w:t>
      </w:r>
      <w:r w:rsidRPr="00283A18">
        <w:rPr>
          <w:rFonts w:cs="Arial"/>
          <w:highlight w:val="lightGray"/>
        </w:rPr>
        <w:t xml:space="preserve"> Gleisfeldverkabelung</w:t>
      </w:r>
    </w:p>
    <w:p w14:paraId="055E04AB" w14:textId="77777777" w:rsidR="009271FB" w:rsidRDefault="009271FB" w:rsidP="003741EA">
      <w:pPr>
        <w:ind w:left="1700" w:firstLine="425"/>
        <w:rPr>
          <w:rFonts w:cs="Arial"/>
          <w:sz w:val="20"/>
        </w:rPr>
      </w:pPr>
    </w:p>
    <w:p w14:paraId="02E5BBE9" w14:textId="27644B28" w:rsidR="003741EA" w:rsidRPr="00283A18" w:rsidRDefault="00496092" w:rsidP="00451BD8">
      <w:pPr>
        <w:ind w:left="567" w:firstLine="425"/>
        <w:rPr>
          <w:rFonts w:cs="Arial"/>
          <w:b/>
        </w:rPr>
      </w:pPr>
      <w:sdt>
        <w:sdtPr>
          <w:rPr>
            <w:rFonts w:cs="Arial"/>
            <w:b/>
          </w:rPr>
          <w:id w:val="57135781"/>
          <w14:checkbox>
            <w14:checked w14:val="0"/>
            <w14:checkedState w14:val="2612" w14:font="MS Gothic"/>
            <w14:uncheckedState w14:val="2610" w14:font="MS Gothic"/>
          </w14:checkbox>
        </w:sdtPr>
        <w:sdtEndPr/>
        <w:sdtContent>
          <w:r w:rsidR="00A64D60" w:rsidRPr="00283A18">
            <w:rPr>
              <w:rFonts w:ascii="MS Gothic" w:eastAsia="MS Gothic" w:hAnsi="MS Gothic" w:cs="Arial" w:hint="eastAsia"/>
              <w:b/>
            </w:rPr>
            <w:t>☐</w:t>
          </w:r>
        </w:sdtContent>
      </w:sdt>
      <w:r w:rsidR="003741EA" w:rsidRPr="00283A18">
        <w:rPr>
          <w:rFonts w:cs="Arial"/>
          <w:b/>
        </w:rPr>
        <w:t xml:space="preserve"> </w:t>
      </w:r>
      <w:r w:rsidR="00951958">
        <w:rPr>
          <w:rFonts w:cs="Arial"/>
          <w:b/>
        </w:rPr>
        <w:t>Modul</w:t>
      </w:r>
      <w:r w:rsidR="003741EA" w:rsidRPr="00283A18">
        <w:rPr>
          <w:rFonts w:cs="Arial"/>
          <w:b/>
        </w:rPr>
        <w:t xml:space="preserve"> 3 </w:t>
      </w:r>
      <w:r w:rsidR="003741EA" w:rsidRPr="00283A18">
        <w:rPr>
          <w:rFonts w:cs="Arial"/>
          <w:b/>
        </w:rPr>
        <w:tab/>
      </w:r>
      <w:r w:rsidR="001843C6">
        <w:rPr>
          <w:rFonts w:cs="Arial"/>
          <w:b/>
        </w:rPr>
        <w:tab/>
      </w:r>
      <w:r w:rsidR="001843C6">
        <w:rPr>
          <w:rFonts w:cs="Arial"/>
          <w:b/>
        </w:rPr>
        <w:tab/>
      </w:r>
      <w:r w:rsidR="003741EA" w:rsidRPr="00283A18">
        <w:rPr>
          <w:rFonts w:cs="Arial"/>
          <w:b/>
        </w:rPr>
        <w:t>- Feldelemente</w:t>
      </w:r>
    </w:p>
    <w:p w14:paraId="42669E6E" w14:textId="77777777" w:rsidR="009271FB" w:rsidRDefault="009271FB" w:rsidP="00451BD8">
      <w:pPr>
        <w:ind w:left="1843"/>
        <w:rPr>
          <w:rFonts w:cs="Arial"/>
          <w:i/>
          <w:sz w:val="18"/>
        </w:rPr>
      </w:pPr>
      <w:r w:rsidRPr="009271FB">
        <w:rPr>
          <w:rFonts w:cs="Arial" w:hint="eastAsia"/>
          <w:i/>
          <w:sz w:val="18"/>
        </w:rPr>
        <w:t>Die Feldelemente umfassen alle Elemente der Leit- und Sicherungstechnik, welche im Gleisfeld verbaut werden.</w:t>
      </w:r>
    </w:p>
    <w:p w14:paraId="75D8B20F" w14:textId="77777777" w:rsidR="009271FB" w:rsidRPr="009271FB" w:rsidRDefault="009271FB" w:rsidP="009271FB">
      <w:pPr>
        <w:ind w:left="2977"/>
        <w:rPr>
          <w:rFonts w:cs="Arial"/>
          <w:i/>
          <w:sz w:val="18"/>
        </w:rPr>
      </w:pPr>
    </w:p>
    <w:p w14:paraId="1533E0F6" w14:textId="4DA4059D" w:rsidR="00D902EE" w:rsidRPr="00283A18" w:rsidRDefault="00D902EE" w:rsidP="00451BD8">
      <w:pPr>
        <w:ind w:left="567" w:firstLine="425"/>
        <w:rPr>
          <w:rFonts w:cs="Arial"/>
          <w:b/>
        </w:rPr>
      </w:pPr>
      <w:r w:rsidRPr="00283A18">
        <w:rPr>
          <w:rFonts w:cs="Arial"/>
        </w:rPr>
        <w:tab/>
      </w:r>
      <w:sdt>
        <w:sdtPr>
          <w:rPr>
            <w:rFonts w:cs="Arial"/>
            <w:b/>
          </w:rPr>
          <w:id w:val="888070561"/>
          <w14:checkbox>
            <w14:checked w14:val="0"/>
            <w14:checkedState w14:val="2612" w14:font="MS Gothic"/>
            <w14:uncheckedState w14:val="2610" w14:font="MS Gothic"/>
          </w14:checkbox>
        </w:sdtPr>
        <w:sdtEndPr/>
        <w:sdtContent>
          <w:r w:rsidR="009324FA" w:rsidRPr="00283A18">
            <w:rPr>
              <w:rFonts w:ascii="MS Gothic" w:eastAsia="MS Gothic" w:hAnsi="MS Gothic" w:cs="Arial" w:hint="eastAsia"/>
              <w:b/>
            </w:rPr>
            <w:t>☐</w:t>
          </w:r>
        </w:sdtContent>
      </w:sdt>
      <w:r w:rsidRPr="00283A18">
        <w:rPr>
          <w:rFonts w:cs="Arial"/>
          <w:b/>
        </w:rPr>
        <w:t xml:space="preserve"> </w:t>
      </w:r>
      <w:r w:rsidR="00951958">
        <w:rPr>
          <w:rFonts w:cs="Arial"/>
          <w:b/>
        </w:rPr>
        <w:t>Modul</w:t>
      </w:r>
      <w:r w:rsidRPr="00283A18">
        <w:rPr>
          <w:rFonts w:cs="Arial"/>
          <w:b/>
        </w:rPr>
        <w:t xml:space="preserve"> 3a</w:t>
      </w:r>
      <w:r w:rsidRPr="00283A18">
        <w:rPr>
          <w:rFonts w:cs="Arial"/>
          <w:b/>
        </w:rPr>
        <w:tab/>
      </w:r>
      <w:r w:rsidR="001843C6">
        <w:rPr>
          <w:rFonts w:cs="Arial"/>
          <w:b/>
        </w:rPr>
        <w:tab/>
        <w:t>-</w:t>
      </w:r>
      <w:r w:rsidRPr="00283A18">
        <w:rPr>
          <w:rFonts w:cs="Arial"/>
          <w:b/>
        </w:rPr>
        <w:t xml:space="preserve"> Teilsystem Lichtsignal</w:t>
      </w:r>
    </w:p>
    <w:p w14:paraId="024A0C6C" w14:textId="77777777" w:rsidR="00C03209" w:rsidRPr="00C03209" w:rsidRDefault="00C03209" w:rsidP="00451BD8">
      <w:pPr>
        <w:ind w:left="1843" w:firstLine="1"/>
        <w:rPr>
          <w:rFonts w:cs="Arial"/>
          <w:i/>
          <w:sz w:val="18"/>
        </w:rPr>
      </w:pPr>
      <w:r w:rsidRPr="00C03209">
        <w:rPr>
          <w:rFonts w:cs="Arial"/>
          <w:i/>
          <w:sz w:val="18"/>
        </w:rPr>
        <w:t>Komponenten des Lichtsignals (inklusive Signalmast, Schirm, Leuchtmittel, Anschlusskabel an den FeAk</w:t>
      </w:r>
      <w:r w:rsidR="00D27D85">
        <w:rPr>
          <w:rFonts w:cs="Arial"/>
          <w:i/>
          <w:sz w:val="18"/>
        </w:rPr>
        <w:t>, Objekt Controller, etc.</w:t>
      </w:r>
      <w:r w:rsidRPr="00C03209">
        <w:rPr>
          <w:rFonts w:cs="Arial"/>
          <w:i/>
          <w:sz w:val="18"/>
        </w:rPr>
        <w:t>)</w:t>
      </w:r>
    </w:p>
    <w:p w14:paraId="6DCB308C" w14:textId="287827D6" w:rsidR="00D902EE" w:rsidRPr="00283A18" w:rsidRDefault="00D902EE" w:rsidP="00451BD8">
      <w:pPr>
        <w:ind w:left="567" w:firstLine="425"/>
        <w:rPr>
          <w:rFonts w:cs="Arial"/>
          <w:b/>
        </w:rPr>
      </w:pPr>
      <w:r w:rsidRPr="00283A18">
        <w:rPr>
          <w:rFonts w:cs="Arial"/>
        </w:rPr>
        <w:tab/>
      </w:r>
      <w:sdt>
        <w:sdtPr>
          <w:rPr>
            <w:rFonts w:cs="Arial"/>
            <w:b/>
          </w:rPr>
          <w:id w:val="1614326116"/>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sidR="001843C6">
        <w:rPr>
          <w:rFonts w:cs="Arial"/>
          <w:b/>
        </w:rPr>
        <w:t xml:space="preserve"> </w:t>
      </w:r>
      <w:r w:rsidR="00951958">
        <w:rPr>
          <w:rFonts w:cs="Arial"/>
          <w:b/>
        </w:rPr>
        <w:t xml:space="preserve">Modul </w:t>
      </w:r>
      <w:r w:rsidR="001843C6">
        <w:rPr>
          <w:rFonts w:cs="Arial"/>
          <w:b/>
        </w:rPr>
        <w:t>3b</w:t>
      </w:r>
      <w:r w:rsidR="001843C6">
        <w:rPr>
          <w:rFonts w:cs="Arial"/>
          <w:b/>
        </w:rPr>
        <w:tab/>
      </w:r>
      <w:r w:rsidR="001843C6">
        <w:rPr>
          <w:rFonts w:cs="Arial"/>
          <w:b/>
        </w:rPr>
        <w:tab/>
        <w:t>-</w:t>
      </w:r>
      <w:r w:rsidRPr="00283A18">
        <w:rPr>
          <w:rFonts w:cs="Arial"/>
          <w:b/>
        </w:rPr>
        <w:t xml:space="preserve"> Teilsystem Weiche</w:t>
      </w:r>
    </w:p>
    <w:p w14:paraId="2712563C" w14:textId="77777777" w:rsidR="00C03209" w:rsidRPr="00C03209" w:rsidRDefault="00C03209" w:rsidP="00451BD8">
      <w:pPr>
        <w:ind w:left="1843" w:firstLine="1"/>
        <w:rPr>
          <w:rFonts w:cs="Arial"/>
          <w:i/>
          <w:sz w:val="18"/>
        </w:rPr>
      </w:pPr>
      <w:r>
        <w:rPr>
          <w:rFonts w:cs="Arial"/>
          <w:i/>
          <w:sz w:val="18"/>
        </w:rPr>
        <w:t>Komponenten der Weichensteuerung</w:t>
      </w:r>
      <w:r w:rsidRPr="00C03209">
        <w:rPr>
          <w:rFonts w:cs="Arial"/>
          <w:i/>
          <w:sz w:val="18"/>
        </w:rPr>
        <w:t xml:space="preserve"> (inklusive </w:t>
      </w:r>
      <w:r>
        <w:rPr>
          <w:rFonts w:cs="Arial"/>
          <w:i/>
          <w:sz w:val="18"/>
        </w:rPr>
        <w:t>Antriebsmotor</w:t>
      </w:r>
      <w:r w:rsidRPr="00C03209">
        <w:rPr>
          <w:rFonts w:cs="Arial"/>
          <w:i/>
          <w:sz w:val="18"/>
        </w:rPr>
        <w:t>,</w:t>
      </w:r>
      <w:r>
        <w:rPr>
          <w:rFonts w:cs="Arial"/>
          <w:i/>
          <w:sz w:val="18"/>
        </w:rPr>
        <w:t xml:space="preserve"> Zungenprüfeinrichtung und</w:t>
      </w:r>
      <w:r w:rsidRPr="00C03209">
        <w:rPr>
          <w:rFonts w:cs="Arial"/>
          <w:i/>
          <w:sz w:val="18"/>
        </w:rPr>
        <w:t xml:space="preserve"> Anschlusskabel an den FeAk</w:t>
      </w:r>
      <w:r w:rsidR="00D27D85">
        <w:rPr>
          <w:rFonts w:cs="Arial"/>
          <w:i/>
          <w:sz w:val="18"/>
        </w:rPr>
        <w:t>, Objekt Controller, etc.</w:t>
      </w:r>
      <w:r w:rsidR="00D27D85" w:rsidRPr="00C03209">
        <w:rPr>
          <w:rFonts w:cs="Arial"/>
          <w:i/>
          <w:sz w:val="18"/>
        </w:rPr>
        <w:t>)</w:t>
      </w:r>
    </w:p>
    <w:p w14:paraId="05831172" w14:textId="249D0161" w:rsidR="00D902EE" w:rsidRPr="00283A18" w:rsidRDefault="00D902EE" w:rsidP="00451BD8">
      <w:pPr>
        <w:ind w:left="567" w:firstLine="425"/>
        <w:rPr>
          <w:rFonts w:cs="Arial"/>
          <w:b/>
        </w:rPr>
      </w:pPr>
      <w:r w:rsidRPr="00283A18">
        <w:rPr>
          <w:rFonts w:cs="Arial"/>
        </w:rPr>
        <w:tab/>
      </w:r>
      <w:sdt>
        <w:sdtPr>
          <w:rPr>
            <w:rFonts w:cs="Arial"/>
            <w:b/>
          </w:rPr>
          <w:id w:val="-485474242"/>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sidR="001843C6">
        <w:rPr>
          <w:rFonts w:cs="Arial"/>
          <w:b/>
        </w:rPr>
        <w:t xml:space="preserve"> </w:t>
      </w:r>
      <w:r w:rsidR="00951958">
        <w:rPr>
          <w:rFonts w:cs="Arial"/>
          <w:b/>
        </w:rPr>
        <w:t xml:space="preserve">Modul </w:t>
      </w:r>
      <w:r w:rsidR="001843C6">
        <w:rPr>
          <w:rFonts w:cs="Arial"/>
          <w:b/>
        </w:rPr>
        <w:t xml:space="preserve">3c </w:t>
      </w:r>
      <w:r w:rsidR="001843C6">
        <w:rPr>
          <w:rFonts w:cs="Arial"/>
          <w:b/>
        </w:rPr>
        <w:tab/>
      </w:r>
      <w:r w:rsidR="001843C6">
        <w:rPr>
          <w:rFonts w:cs="Arial"/>
          <w:b/>
        </w:rPr>
        <w:tab/>
        <w:t>-</w:t>
      </w:r>
      <w:r w:rsidRPr="00283A18">
        <w:rPr>
          <w:rFonts w:cs="Arial"/>
          <w:b/>
        </w:rPr>
        <w:t xml:space="preserve"> Teilsystem Achszähler</w:t>
      </w:r>
    </w:p>
    <w:p w14:paraId="1040E722" w14:textId="77777777" w:rsidR="00E3770D" w:rsidRPr="00C03209" w:rsidRDefault="00E3770D" w:rsidP="00451BD8">
      <w:pPr>
        <w:ind w:left="1843" w:firstLine="1"/>
        <w:rPr>
          <w:rFonts w:cs="Arial"/>
          <w:i/>
          <w:sz w:val="18"/>
        </w:rPr>
      </w:pPr>
      <w:r>
        <w:rPr>
          <w:rFonts w:cs="Arial"/>
          <w:i/>
          <w:sz w:val="18"/>
        </w:rPr>
        <w:t>Komponenten des Achszähler</w:t>
      </w:r>
      <w:r w:rsidR="002361B1">
        <w:rPr>
          <w:rFonts w:cs="Arial"/>
          <w:i/>
          <w:sz w:val="18"/>
        </w:rPr>
        <w:t>s</w:t>
      </w:r>
      <w:r w:rsidRPr="00C03209">
        <w:rPr>
          <w:rFonts w:cs="Arial"/>
          <w:i/>
          <w:sz w:val="18"/>
        </w:rPr>
        <w:t xml:space="preserve"> (inklusive </w:t>
      </w:r>
      <w:r w:rsidR="00D27D85">
        <w:rPr>
          <w:rFonts w:cs="Arial"/>
          <w:i/>
          <w:sz w:val="18"/>
        </w:rPr>
        <w:t>Achszählrechner und Verkabelung</w:t>
      </w:r>
      <w:r w:rsidRPr="00C03209">
        <w:rPr>
          <w:rFonts w:cs="Arial"/>
          <w:i/>
          <w:sz w:val="18"/>
        </w:rPr>
        <w:t>)</w:t>
      </w:r>
    </w:p>
    <w:p w14:paraId="24EFB6FB" w14:textId="364AA867" w:rsidR="00D902EE" w:rsidRPr="00283A18" w:rsidRDefault="00D902EE" w:rsidP="00451BD8">
      <w:pPr>
        <w:ind w:left="567" w:firstLine="425"/>
        <w:rPr>
          <w:rFonts w:cs="Arial"/>
        </w:rPr>
      </w:pPr>
      <w:r w:rsidRPr="00283A18">
        <w:rPr>
          <w:rFonts w:cs="Arial"/>
        </w:rPr>
        <w:tab/>
      </w:r>
      <w:sdt>
        <w:sdtPr>
          <w:rPr>
            <w:rFonts w:cs="Arial"/>
            <w:highlight w:val="lightGray"/>
          </w:rPr>
          <w:id w:val="-2044819770"/>
          <w14:checkbox>
            <w14:checked w14:val="0"/>
            <w14:checkedState w14:val="2612" w14:font="MS Gothic"/>
            <w14:uncheckedState w14:val="2610" w14:font="MS Gothic"/>
          </w14:checkbox>
        </w:sdtPr>
        <w:sdtEndPr/>
        <w:sdtContent>
          <w:r w:rsidRPr="00283A18">
            <w:rPr>
              <w:rFonts w:ascii="MS Gothic" w:eastAsia="MS Gothic" w:hAnsi="MS Gothic" w:cs="Arial" w:hint="eastAsia"/>
              <w:highlight w:val="lightGray"/>
            </w:rPr>
            <w:t>☐</w:t>
          </w:r>
        </w:sdtContent>
      </w:sdt>
      <w:r w:rsidR="001843C6">
        <w:rPr>
          <w:rFonts w:cs="Arial"/>
          <w:highlight w:val="lightGray"/>
        </w:rPr>
        <w:t xml:space="preserve"> </w:t>
      </w:r>
      <w:r w:rsidR="00951958">
        <w:rPr>
          <w:rFonts w:cs="Arial"/>
          <w:highlight w:val="lightGray"/>
        </w:rPr>
        <w:t>Modul</w:t>
      </w:r>
      <w:r w:rsidR="00951958" w:rsidDel="00951958">
        <w:rPr>
          <w:rFonts w:cs="Arial"/>
          <w:highlight w:val="lightGray"/>
        </w:rPr>
        <w:t xml:space="preserve"> </w:t>
      </w:r>
      <w:r w:rsidR="001843C6">
        <w:rPr>
          <w:rFonts w:cs="Arial"/>
          <w:highlight w:val="lightGray"/>
        </w:rPr>
        <w:t xml:space="preserve"> 3d </w:t>
      </w:r>
      <w:r w:rsidR="001843C6">
        <w:rPr>
          <w:rFonts w:cs="Arial"/>
          <w:highlight w:val="lightGray"/>
        </w:rPr>
        <w:tab/>
      </w:r>
      <w:r w:rsidR="001843C6">
        <w:rPr>
          <w:rFonts w:cs="Arial"/>
          <w:highlight w:val="lightGray"/>
        </w:rPr>
        <w:tab/>
        <w:t>-</w:t>
      </w:r>
      <w:r w:rsidRPr="00283A18">
        <w:rPr>
          <w:rFonts w:cs="Arial"/>
          <w:highlight w:val="lightGray"/>
        </w:rPr>
        <w:t xml:space="preserve"> Teilsystem E/A</w:t>
      </w:r>
    </w:p>
    <w:p w14:paraId="1B4B746E" w14:textId="77777777" w:rsidR="009271FB" w:rsidRDefault="009271FB" w:rsidP="00E3770D">
      <w:pPr>
        <w:ind w:left="2977" w:firstLine="1"/>
        <w:rPr>
          <w:rFonts w:cs="Arial"/>
          <w:sz w:val="20"/>
        </w:rPr>
      </w:pPr>
    </w:p>
    <w:p w14:paraId="7D060E25" w14:textId="3A556B21" w:rsidR="003741EA" w:rsidRDefault="003741EA" w:rsidP="00451BD8">
      <w:pPr>
        <w:ind w:left="567" w:firstLine="425"/>
        <w:rPr>
          <w:rFonts w:cs="Arial"/>
          <w:highlight w:val="lightGray"/>
        </w:rPr>
      </w:pPr>
      <w:r w:rsidRPr="00283A18">
        <w:rPr>
          <w:rFonts w:ascii="MS Gothic" w:eastAsia="MS Gothic" w:hAnsi="MS Gothic" w:cs="Arial" w:hint="eastAsia"/>
          <w:highlight w:val="lightGray"/>
        </w:rPr>
        <w:t>☐</w:t>
      </w:r>
      <w:r w:rsidRPr="00283A18">
        <w:rPr>
          <w:rFonts w:cs="Arial"/>
          <w:highlight w:val="lightGray"/>
        </w:rPr>
        <w:t xml:space="preserve"> </w:t>
      </w:r>
      <w:r w:rsidR="00951958">
        <w:rPr>
          <w:rFonts w:cs="Arial"/>
          <w:highlight w:val="lightGray"/>
        </w:rPr>
        <w:t>Modul</w:t>
      </w:r>
      <w:r w:rsidR="00951958" w:rsidRPr="00283A18" w:rsidDel="00951958">
        <w:rPr>
          <w:rFonts w:cs="Arial"/>
          <w:highlight w:val="lightGray"/>
        </w:rPr>
        <w:t xml:space="preserve"> </w:t>
      </w:r>
      <w:r w:rsidRPr="00283A18">
        <w:rPr>
          <w:rFonts w:cs="Arial"/>
          <w:highlight w:val="lightGray"/>
        </w:rPr>
        <w:t xml:space="preserve"> 5 </w:t>
      </w:r>
      <w:r w:rsidRPr="00283A18">
        <w:rPr>
          <w:rFonts w:cs="Arial"/>
          <w:highlight w:val="lightGray"/>
        </w:rPr>
        <w:tab/>
      </w:r>
      <w:r w:rsidR="005E2447" w:rsidRPr="00283A18">
        <w:rPr>
          <w:rFonts w:cs="Arial"/>
          <w:highlight w:val="lightGray"/>
        </w:rPr>
        <w:tab/>
      </w:r>
      <w:r w:rsidR="001843C6">
        <w:rPr>
          <w:rFonts w:cs="Arial"/>
          <w:highlight w:val="lightGray"/>
        </w:rPr>
        <w:tab/>
      </w:r>
      <w:r w:rsidRPr="00283A18">
        <w:rPr>
          <w:rFonts w:cs="Arial"/>
          <w:highlight w:val="lightGray"/>
        </w:rPr>
        <w:t>- iBS/DiB</w:t>
      </w:r>
    </w:p>
    <w:p w14:paraId="76D59380" w14:textId="77777777" w:rsidR="005A04C7" w:rsidRPr="00283A18" w:rsidRDefault="005A04C7" w:rsidP="00451BD8">
      <w:pPr>
        <w:ind w:left="567" w:firstLine="425"/>
        <w:rPr>
          <w:rFonts w:cs="Arial"/>
          <w:highlight w:val="lightGray"/>
        </w:rPr>
      </w:pPr>
    </w:p>
    <w:p w14:paraId="42706D29" w14:textId="79FB9BEA" w:rsidR="003741EA" w:rsidRPr="00A35D71" w:rsidRDefault="003741EA" w:rsidP="00451BD8">
      <w:pPr>
        <w:ind w:left="567" w:firstLine="425"/>
        <w:rPr>
          <w:rFonts w:cs="Arial"/>
        </w:rPr>
      </w:pPr>
      <w:r w:rsidRPr="00A35D71">
        <w:rPr>
          <w:rFonts w:ascii="MS Gothic" w:eastAsia="MS Gothic" w:hAnsi="MS Gothic" w:cs="Arial" w:hint="eastAsia"/>
          <w:highlight w:val="lightGray"/>
        </w:rPr>
        <w:t>☐</w:t>
      </w:r>
      <w:r w:rsidRPr="00A35D71">
        <w:rPr>
          <w:rFonts w:cs="Arial"/>
          <w:highlight w:val="lightGray"/>
        </w:rPr>
        <w:t xml:space="preserve"> </w:t>
      </w:r>
      <w:r w:rsidR="003350F7">
        <w:rPr>
          <w:rFonts w:cs="Arial"/>
          <w:highlight w:val="lightGray"/>
        </w:rPr>
        <w:t>Modul</w:t>
      </w:r>
      <w:r w:rsidR="003350F7" w:rsidRPr="00A35D71" w:rsidDel="003350F7">
        <w:rPr>
          <w:rFonts w:cs="Arial"/>
          <w:highlight w:val="lightGray"/>
        </w:rPr>
        <w:t xml:space="preserve"> </w:t>
      </w:r>
      <w:r w:rsidRPr="00A35D71">
        <w:rPr>
          <w:rFonts w:cs="Arial"/>
          <w:highlight w:val="lightGray"/>
        </w:rPr>
        <w:t xml:space="preserve"> 7 </w:t>
      </w:r>
      <w:r w:rsidRPr="00A35D71">
        <w:rPr>
          <w:rFonts w:cs="Arial"/>
          <w:highlight w:val="lightGray"/>
        </w:rPr>
        <w:tab/>
      </w:r>
      <w:r w:rsidR="005E2447" w:rsidRPr="00A35D71">
        <w:rPr>
          <w:rFonts w:cs="Arial"/>
          <w:highlight w:val="lightGray"/>
        </w:rPr>
        <w:tab/>
      </w:r>
      <w:r w:rsidR="001843C6" w:rsidRPr="00A35D71">
        <w:rPr>
          <w:rFonts w:cs="Arial"/>
          <w:highlight w:val="lightGray"/>
        </w:rPr>
        <w:tab/>
      </w:r>
      <w:r w:rsidRPr="00A35D71">
        <w:rPr>
          <w:rFonts w:cs="Arial"/>
          <w:highlight w:val="lightGray"/>
        </w:rPr>
        <w:t xml:space="preserve">- </w:t>
      </w:r>
      <w:r w:rsidR="001843C6" w:rsidRPr="00A35D71">
        <w:rPr>
          <w:rFonts w:cs="Arial"/>
          <w:highlight w:val="lightGray"/>
        </w:rPr>
        <w:t>Alt-</w:t>
      </w:r>
      <w:r w:rsidRPr="00A35D71">
        <w:rPr>
          <w:rFonts w:cs="Arial"/>
          <w:highlight w:val="lightGray"/>
        </w:rPr>
        <w:t>Zugsicherungssysteme</w:t>
      </w:r>
    </w:p>
    <w:p w14:paraId="6E188333" w14:textId="2F938319" w:rsidR="009271FB" w:rsidRPr="00A35D71" w:rsidRDefault="009271FB" w:rsidP="00EB4255">
      <w:pPr>
        <w:rPr>
          <w:rFonts w:cs="Arial"/>
          <w:sz w:val="20"/>
          <w:highlight w:val="lightGray"/>
        </w:rPr>
      </w:pPr>
    </w:p>
    <w:p w14:paraId="3D6E3C68" w14:textId="4499526C" w:rsidR="003741EA" w:rsidRPr="001843C6" w:rsidRDefault="00496092" w:rsidP="00451BD8">
      <w:pPr>
        <w:ind w:left="567" w:firstLine="425"/>
        <w:rPr>
          <w:rFonts w:cs="Arial"/>
          <w:b/>
          <w:lang w:val="en-US"/>
        </w:rPr>
      </w:pPr>
      <w:sdt>
        <w:sdtPr>
          <w:rPr>
            <w:rFonts w:cs="Arial"/>
            <w:b/>
            <w:highlight w:val="lightGray"/>
            <w:lang w:val="en-US"/>
          </w:rPr>
          <w:id w:val="2044703276"/>
          <w14:checkbox>
            <w14:checked w14:val="0"/>
            <w14:checkedState w14:val="2612" w14:font="MS Gothic"/>
            <w14:uncheckedState w14:val="2610" w14:font="MS Gothic"/>
          </w14:checkbox>
        </w:sdtPr>
        <w:sdtEndPr/>
        <w:sdtContent>
          <w:r w:rsidR="003741EA" w:rsidRPr="008039B8">
            <w:rPr>
              <w:rFonts w:ascii="MS Gothic" w:eastAsia="MS Gothic" w:hAnsi="MS Gothic" w:cs="Arial" w:hint="eastAsia"/>
              <w:b/>
              <w:highlight w:val="lightGray"/>
              <w:lang w:val="en-US"/>
            </w:rPr>
            <w:t>☐</w:t>
          </w:r>
        </w:sdtContent>
      </w:sdt>
      <w:r w:rsidR="003741EA" w:rsidRPr="008039B8">
        <w:rPr>
          <w:rFonts w:cs="Arial"/>
          <w:b/>
          <w:highlight w:val="lightGray"/>
          <w:lang w:val="en-US"/>
        </w:rPr>
        <w:t xml:space="preserve"> </w:t>
      </w:r>
      <w:r w:rsidR="00951958" w:rsidRPr="008039B8">
        <w:rPr>
          <w:rFonts w:cs="Arial"/>
          <w:b/>
          <w:highlight w:val="lightGray"/>
          <w:lang w:val="en-US"/>
        </w:rPr>
        <w:t>Modul</w:t>
      </w:r>
      <w:r w:rsidR="003741EA" w:rsidRPr="008039B8">
        <w:rPr>
          <w:rFonts w:cs="Arial"/>
          <w:b/>
          <w:highlight w:val="lightGray"/>
          <w:lang w:val="en-US"/>
        </w:rPr>
        <w:t xml:space="preserve"> 8 </w:t>
      </w:r>
      <w:r w:rsidR="003741EA" w:rsidRPr="008039B8">
        <w:rPr>
          <w:rFonts w:cs="Arial"/>
          <w:b/>
          <w:highlight w:val="lightGray"/>
          <w:lang w:val="en-US"/>
        </w:rPr>
        <w:tab/>
      </w:r>
      <w:r w:rsidR="005E2447" w:rsidRPr="008039B8">
        <w:rPr>
          <w:rFonts w:cs="Arial"/>
          <w:b/>
          <w:highlight w:val="lightGray"/>
          <w:lang w:val="en-US"/>
        </w:rPr>
        <w:tab/>
      </w:r>
      <w:r w:rsidR="001843C6" w:rsidRPr="008039B8">
        <w:rPr>
          <w:rFonts w:cs="Arial"/>
          <w:b/>
          <w:highlight w:val="lightGray"/>
          <w:lang w:val="en-US"/>
        </w:rPr>
        <w:tab/>
      </w:r>
      <w:r w:rsidR="003741EA" w:rsidRPr="008039B8">
        <w:rPr>
          <w:rFonts w:cs="Arial"/>
          <w:b/>
          <w:highlight w:val="lightGray"/>
          <w:lang w:val="en-US"/>
        </w:rPr>
        <w:t xml:space="preserve">- IT-Security / </w:t>
      </w:r>
      <w:r w:rsidR="00D27D85" w:rsidRPr="008039B8">
        <w:rPr>
          <w:rFonts w:cs="Arial"/>
          <w:b/>
          <w:highlight w:val="lightGray"/>
          <w:lang w:val="en-US"/>
        </w:rPr>
        <w:t>VPN-</w:t>
      </w:r>
      <w:r w:rsidR="00A4138C" w:rsidRPr="008039B8">
        <w:rPr>
          <w:rFonts w:cs="Arial"/>
          <w:b/>
          <w:highlight w:val="lightGray"/>
          <w:lang w:val="en-US"/>
        </w:rPr>
        <w:t>LST Gateway</w:t>
      </w:r>
      <w:r w:rsidR="00D27D85" w:rsidRPr="008039B8">
        <w:rPr>
          <w:rFonts w:cs="Arial"/>
          <w:b/>
          <w:highlight w:val="lightGray"/>
          <w:lang w:val="en-US"/>
        </w:rPr>
        <w:t xml:space="preserve"> / LST-IT Securitygateway</w:t>
      </w:r>
    </w:p>
    <w:p w14:paraId="49102571" w14:textId="77777777" w:rsidR="009271FB" w:rsidRDefault="009271FB" w:rsidP="00451BD8">
      <w:pPr>
        <w:ind w:left="1418"/>
        <w:rPr>
          <w:rFonts w:cs="Arial"/>
          <w:i/>
          <w:sz w:val="18"/>
        </w:rPr>
      </w:pPr>
      <w:r w:rsidRPr="009271FB">
        <w:rPr>
          <w:rFonts w:cs="Arial"/>
          <w:i/>
          <w:sz w:val="18"/>
        </w:rPr>
        <w:t>Die Datenkommunikation vom TSO zum FeAk wird aus Sicherheitsgrü</w:t>
      </w:r>
      <w:r w:rsidR="00D27D85">
        <w:rPr>
          <w:rFonts w:cs="Arial"/>
          <w:i/>
          <w:sz w:val="18"/>
        </w:rPr>
        <w:t xml:space="preserve">nden verschlüsselt. Das VPN-LST </w:t>
      </w:r>
      <w:r w:rsidRPr="009271FB">
        <w:rPr>
          <w:rFonts w:cs="Arial"/>
          <w:i/>
          <w:sz w:val="18"/>
        </w:rPr>
        <w:t xml:space="preserve">Gateway nutzt paketvermittelnde Datennetze (aufbauend auf die IPsec-Protokollfamilie) und eine zertifikatsbasierte Authentifizierung für die Etablierung eines verschlüsselten Kanals. </w:t>
      </w:r>
      <w:bookmarkStart w:id="2" w:name="_Hlk518656111"/>
      <w:r w:rsidR="00D27D85">
        <w:rPr>
          <w:rFonts w:cs="Arial"/>
          <w:i/>
          <w:sz w:val="18"/>
        </w:rPr>
        <w:t xml:space="preserve">Das VPN-LST Gateway wird </w:t>
      </w:r>
      <w:r w:rsidRPr="009271FB">
        <w:rPr>
          <w:rFonts w:cs="Arial"/>
          <w:i/>
          <w:sz w:val="18"/>
        </w:rPr>
        <w:t>in den Feldelementanschlusskästen verbaut.</w:t>
      </w:r>
      <w:bookmarkEnd w:id="2"/>
    </w:p>
    <w:p w14:paraId="0B793AB8" w14:textId="4919297A" w:rsidR="00451BD8" w:rsidRDefault="00D27D85" w:rsidP="00451BD8">
      <w:pPr>
        <w:ind w:left="1418"/>
        <w:rPr>
          <w:rFonts w:cs="Arial"/>
          <w:i/>
          <w:sz w:val="18"/>
        </w:rPr>
      </w:pPr>
      <w:r w:rsidRPr="00D27D85">
        <w:rPr>
          <w:rFonts w:cs="Arial"/>
          <w:i/>
          <w:sz w:val="18"/>
        </w:rPr>
        <w:t xml:space="preserve">Die Datenkommunikation </w:t>
      </w:r>
      <w:r w:rsidR="002C6377">
        <w:rPr>
          <w:rFonts w:cs="Arial"/>
          <w:i/>
          <w:sz w:val="18"/>
        </w:rPr>
        <w:t>zwischen den stellwerksspezifischen</w:t>
      </w:r>
      <w:r w:rsidRPr="00D27D85">
        <w:rPr>
          <w:rFonts w:cs="Arial"/>
          <w:i/>
          <w:sz w:val="18"/>
        </w:rPr>
        <w:t xml:space="preserve"> IT-Systeme</w:t>
      </w:r>
      <w:r w:rsidR="002C6377">
        <w:rPr>
          <w:rFonts w:cs="Arial"/>
          <w:i/>
          <w:sz w:val="18"/>
        </w:rPr>
        <w:t>n</w:t>
      </w:r>
      <w:r w:rsidRPr="00D27D85">
        <w:rPr>
          <w:rFonts w:cs="Arial"/>
          <w:i/>
          <w:sz w:val="18"/>
        </w:rPr>
        <w:t xml:space="preserve"> wird mittels LST-IT Sicherheitsgateway verschlüsselt.</w:t>
      </w:r>
    </w:p>
    <w:p w14:paraId="65590D87" w14:textId="77777777" w:rsidR="006F53C4" w:rsidRPr="00496092" w:rsidRDefault="006F53C4" w:rsidP="00451BD8">
      <w:pPr>
        <w:ind w:left="1418"/>
        <w:rPr>
          <w:rFonts w:cs="Arial"/>
          <w:i/>
          <w:sz w:val="18"/>
        </w:rPr>
      </w:pPr>
    </w:p>
    <w:p w14:paraId="44CE5014" w14:textId="48FBE129" w:rsidR="003741EA" w:rsidRPr="00283A18" w:rsidRDefault="00496092" w:rsidP="00451BD8">
      <w:pPr>
        <w:ind w:left="567" w:firstLine="425"/>
        <w:rPr>
          <w:rFonts w:cs="Arial"/>
          <w:b/>
        </w:rPr>
      </w:pPr>
      <w:sdt>
        <w:sdtPr>
          <w:rPr>
            <w:rFonts w:cs="Arial"/>
            <w:b/>
          </w:rPr>
          <w:id w:val="1640386320"/>
          <w14:checkbox>
            <w14:checked w14:val="0"/>
            <w14:checkedState w14:val="2612" w14:font="MS Gothic"/>
            <w14:uncheckedState w14:val="2610" w14:font="MS Gothic"/>
          </w14:checkbox>
        </w:sdtPr>
        <w:sdtEndPr/>
        <w:sdtContent>
          <w:r w:rsidR="00AE2492">
            <w:rPr>
              <w:rFonts w:ascii="MS Gothic" w:eastAsia="MS Gothic" w:hAnsi="MS Gothic" w:cs="Arial" w:hint="eastAsia"/>
              <w:b/>
            </w:rPr>
            <w:t>☐</w:t>
          </w:r>
        </w:sdtContent>
      </w:sdt>
      <w:r w:rsidR="003741EA" w:rsidRPr="00283A18">
        <w:rPr>
          <w:rFonts w:cs="Arial"/>
          <w:b/>
        </w:rPr>
        <w:t xml:space="preserve"> </w:t>
      </w:r>
      <w:r w:rsidR="00951958">
        <w:rPr>
          <w:rFonts w:cs="Arial"/>
          <w:b/>
        </w:rPr>
        <w:t>Modul</w:t>
      </w:r>
      <w:r w:rsidR="003741EA" w:rsidRPr="00283A18">
        <w:rPr>
          <w:rFonts w:cs="Arial"/>
          <w:b/>
        </w:rPr>
        <w:t xml:space="preserve"> 9 </w:t>
      </w:r>
      <w:r w:rsidR="003741EA" w:rsidRPr="00283A18">
        <w:rPr>
          <w:rFonts w:cs="Arial"/>
          <w:b/>
        </w:rPr>
        <w:tab/>
      </w:r>
      <w:r w:rsidR="005E2447" w:rsidRPr="00283A18">
        <w:rPr>
          <w:rFonts w:cs="Arial"/>
          <w:b/>
        </w:rPr>
        <w:tab/>
      </w:r>
      <w:r w:rsidR="001843C6">
        <w:rPr>
          <w:rFonts w:cs="Arial"/>
          <w:b/>
        </w:rPr>
        <w:tab/>
      </w:r>
      <w:r w:rsidR="003741EA" w:rsidRPr="00283A18">
        <w:rPr>
          <w:rFonts w:cs="Arial"/>
          <w:b/>
        </w:rPr>
        <w:t>- MDM</w:t>
      </w:r>
    </w:p>
    <w:p w14:paraId="39E2E1B0" w14:textId="77777777" w:rsidR="00664299" w:rsidRDefault="00FD2AE2" w:rsidP="00451BD8">
      <w:pPr>
        <w:ind w:left="1418"/>
        <w:rPr>
          <w:rFonts w:cs="Arial"/>
          <w:i/>
          <w:sz w:val="18"/>
        </w:rPr>
      </w:pPr>
      <w:r>
        <w:rPr>
          <w:rFonts w:cs="Arial"/>
          <w:i/>
          <w:sz w:val="18"/>
        </w:rPr>
        <w:t>Das Teilsystem MDM (M</w:t>
      </w:r>
      <w:r w:rsidR="007750B7">
        <w:rPr>
          <w:rFonts w:cs="Arial"/>
          <w:i/>
          <w:sz w:val="18"/>
        </w:rPr>
        <w:t>ainte</w:t>
      </w:r>
      <w:r w:rsidR="00664299" w:rsidRPr="00FD2AE2">
        <w:rPr>
          <w:rFonts w:cs="Arial"/>
          <w:i/>
          <w:sz w:val="18"/>
        </w:rPr>
        <w:t>nan</w:t>
      </w:r>
      <w:r>
        <w:rPr>
          <w:rFonts w:cs="Arial"/>
          <w:i/>
          <w:sz w:val="18"/>
        </w:rPr>
        <w:t>ce &amp; Data-Management) stellt die Diagnosefunktionalität der DSTW Zentraleinhei</w:t>
      </w:r>
      <w:r w:rsidR="007750B7">
        <w:rPr>
          <w:rFonts w:cs="Arial"/>
          <w:i/>
          <w:sz w:val="18"/>
        </w:rPr>
        <w:t>t zur Verfügung. Software Mainte</w:t>
      </w:r>
      <w:r>
        <w:rPr>
          <w:rFonts w:cs="Arial"/>
          <w:i/>
          <w:sz w:val="18"/>
        </w:rPr>
        <w:t>nance (inkl. Boot</w:t>
      </w:r>
      <w:r w:rsidR="001843C6">
        <w:rPr>
          <w:rFonts w:cs="Arial"/>
          <w:i/>
          <w:sz w:val="18"/>
        </w:rPr>
        <w:t>loader) und Datenkalibrierung we</w:t>
      </w:r>
      <w:r>
        <w:rPr>
          <w:rFonts w:cs="Arial"/>
          <w:i/>
          <w:sz w:val="18"/>
        </w:rPr>
        <w:t>rd</w:t>
      </w:r>
      <w:r w:rsidR="001843C6">
        <w:rPr>
          <w:rFonts w:cs="Arial"/>
          <w:i/>
          <w:sz w:val="18"/>
        </w:rPr>
        <w:t>en</w:t>
      </w:r>
      <w:r>
        <w:rPr>
          <w:rFonts w:cs="Arial"/>
          <w:i/>
          <w:sz w:val="18"/>
        </w:rPr>
        <w:t xml:space="preserve"> ebenfalls über dieses System durchgeführt.</w:t>
      </w:r>
    </w:p>
    <w:p w14:paraId="4FF8EF48" w14:textId="77777777" w:rsidR="00451BD8" w:rsidRPr="00A64D60" w:rsidRDefault="00451BD8" w:rsidP="00451BD8">
      <w:pPr>
        <w:ind w:left="1418"/>
        <w:rPr>
          <w:rFonts w:cs="Arial"/>
          <w:sz w:val="20"/>
        </w:rPr>
      </w:pPr>
    </w:p>
    <w:p w14:paraId="1C008EE6" w14:textId="01F9B944" w:rsidR="003741EA" w:rsidRPr="00DC56E3" w:rsidRDefault="00AE2492" w:rsidP="00AE2492">
      <w:pPr>
        <w:ind w:left="850"/>
        <w:rPr>
          <w:rFonts w:cs="Arial"/>
          <w:b/>
        </w:rPr>
      </w:pPr>
      <w:r>
        <w:rPr>
          <w:rFonts w:cs="Arial"/>
        </w:rPr>
        <w:t xml:space="preserve"> </w:t>
      </w:r>
      <w:r w:rsidR="003741EA" w:rsidRPr="00DC56E3">
        <w:rPr>
          <w:rFonts w:cs="Arial"/>
        </w:rPr>
        <w:t xml:space="preserve"> </w:t>
      </w:r>
      <w:sdt>
        <w:sdtPr>
          <w:rPr>
            <w:rFonts w:cs="Arial"/>
            <w:b/>
          </w:rPr>
          <w:id w:val="-2090994359"/>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sidRPr="00307C45">
        <w:rPr>
          <w:rFonts w:cs="Arial"/>
          <w:i/>
          <w:sz w:val="18"/>
        </w:rPr>
        <w:t xml:space="preserve"> </w:t>
      </w:r>
      <w:r w:rsidR="003350F7">
        <w:rPr>
          <w:rFonts w:cs="Arial"/>
          <w:b/>
        </w:rPr>
        <w:t>Modul</w:t>
      </w:r>
      <w:r w:rsidR="003741EA" w:rsidRPr="00DC56E3">
        <w:rPr>
          <w:rFonts w:cs="Arial"/>
          <w:b/>
        </w:rPr>
        <w:t xml:space="preserve"> X </w:t>
      </w:r>
      <w:r w:rsidR="003741EA" w:rsidRPr="00DC56E3">
        <w:rPr>
          <w:rFonts w:cs="Arial"/>
          <w:b/>
        </w:rPr>
        <w:tab/>
      </w:r>
      <w:r w:rsidR="005E2447" w:rsidRPr="00DC56E3">
        <w:rPr>
          <w:rFonts w:cs="Arial"/>
          <w:b/>
        </w:rPr>
        <w:tab/>
      </w:r>
      <w:r w:rsidR="001843C6" w:rsidRPr="00DC56E3">
        <w:rPr>
          <w:rFonts w:cs="Arial"/>
          <w:b/>
        </w:rPr>
        <w:tab/>
      </w:r>
      <w:r w:rsidR="003741EA" w:rsidRPr="00DC56E3">
        <w:rPr>
          <w:rFonts w:cs="Arial"/>
          <w:b/>
        </w:rPr>
        <w:t>- Blockanpassung zu Nachbarstellwerken</w:t>
      </w:r>
    </w:p>
    <w:p w14:paraId="5C76DD0D" w14:textId="6445113C" w:rsidR="00FD2AE2" w:rsidRDefault="00FD2AE2" w:rsidP="00451BD8">
      <w:pPr>
        <w:ind w:left="1418"/>
        <w:rPr>
          <w:rFonts w:cs="Arial"/>
          <w:i/>
          <w:sz w:val="18"/>
        </w:rPr>
      </w:pPr>
      <w:r w:rsidRPr="00FD2AE2">
        <w:rPr>
          <w:rFonts w:cs="Arial"/>
          <w:i/>
          <w:sz w:val="18"/>
        </w:rPr>
        <w:t xml:space="preserve">Das </w:t>
      </w:r>
      <w:r w:rsidR="00D4164A">
        <w:rPr>
          <w:rFonts w:cs="Arial"/>
          <w:i/>
          <w:sz w:val="18"/>
        </w:rPr>
        <w:t>Modul</w:t>
      </w:r>
      <w:r w:rsidRPr="00FD2AE2">
        <w:rPr>
          <w:rFonts w:cs="Arial"/>
          <w:i/>
          <w:sz w:val="18"/>
        </w:rPr>
        <w:t xml:space="preserve"> X stellt die Standardschnittstelle SCI-ILS an einem Altstellwerk zur </w:t>
      </w:r>
      <w:r w:rsidR="009324FA">
        <w:rPr>
          <w:rFonts w:cs="Arial"/>
          <w:i/>
          <w:sz w:val="18"/>
        </w:rPr>
        <w:t>V</w:t>
      </w:r>
      <w:r w:rsidRPr="00FD2AE2">
        <w:rPr>
          <w:rFonts w:cs="Arial"/>
          <w:i/>
          <w:sz w:val="18"/>
        </w:rPr>
        <w:t xml:space="preserve">erfügung. </w:t>
      </w:r>
    </w:p>
    <w:p w14:paraId="570B3136" w14:textId="77777777" w:rsidR="00451BD8" w:rsidRPr="00FD2AE2" w:rsidRDefault="00451BD8" w:rsidP="00451BD8">
      <w:pPr>
        <w:ind w:left="1418"/>
        <w:rPr>
          <w:rFonts w:cs="Arial"/>
          <w:i/>
          <w:sz w:val="18"/>
        </w:rPr>
      </w:pPr>
    </w:p>
    <w:p w14:paraId="636BB743" w14:textId="48B31918" w:rsidR="00856D1B" w:rsidRPr="00283A18" w:rsidRDefault="00496092" w:rsidP="00451BD8">
      <w:pPr>
        <w:ind w:left="567" w:firstLine="425"/>
        <w:rPr>
          <w:rFonts w:cs="Arial"/>
          <w:b/>
        </w:rPr>
      </w:pPr>
      <w:sdt>
        <w:sdtPr>
          <w:rPr>
            <w:rFonts w:cs="Arial"/>
            <w:b/>
          </w:rPr>
          <w:id w:val="-2045514828"/>
          <w14:checkbox>
            <w14:checked w14:val="0"/>
            <w14:checkedState w14:val="2612" w14:font="MS Gothic"/>
            <w14:uncheckedState w14:val="2610" w14:font="MS Gothic"/>
          </w14:checkbox>
        </w:sdtPr>
        <w:sdtEndPr/>
        <w:sdtContent>
          <w:r w:rsidR="00AE2492">
            <w:rPr>
              <w:rFonts w:ascii="MS Gothic" w:eastAsia="MS Gothic" w:hAnsi="MS Gothic" w:cs="Arial" w:hint="eastAsia"/>
              <w:b/>
            </w:rPr>
            <w:t>☐</w:t>
          </w:r>
        </w:sdtContent>
      </w:sdt>
      <w:r w:rsidR="003741EA" w:rsidRPr="00283A18">
        <w:rPr>
          <w:rFonts w:cs="Arial"/>
          <w:b/>
        </w:rPr>
        <w:t xml:space="preserve"> </w:t>
      </w:r>
      <w:r w:rsidR="003350F7">
        <w:rPr>
          <w:rFonts w:cs="Arial"/>
          <w:b/>
        </w:rPr>
        <w:t xml:space="preserve">Modul </w:t>
      </w:r>
      <w:r w:rsidR="003741EA" w:rsidRPr="00283A18">
        <w:rPr>
          <w:rFonts w:cs="Arial"/>
          <w:b/>
        </w:rPr>
        <w:t xml:space="preserve">SI </w:t>
      </w:r>
      <w:r w:rsidR="005E2447" w:rsidRPr="00283A18">
        <w:rPr>
          <w:rFonts w:cs="Arial"/>
          <w:b/>
        </w:rPr>
        <w:tab/>
      </w:r>
      <w:r w:rsidR="001843C6">
        <w:rPr>
          <w:rFonts w:cs="Arial"/>
          <w:b/>
        </w:rPr>
        <w:tab/>
      </w:r>
      <w:r w:rsidR="001843C6">
        <w:rPr>
          <w:rFonts w:cs="Arial"/>
          <w:b/>
        </w:rPr>
        <w:tab/>
        <w:t>-</w:t>
      </w:r>
      <w:r w:rsidR="003741EA" w:rsidRPr="00283A18">
        <w:rPr>
          <w:rFonts w:cs="Arial"/>
          <w:b/>
        </w:rPr>
        <w:t xml:space="preserve"> Systemintegration</w:t>
      </w:r>
    </w:p>
    <w:p w14:paraId="36626C98" w14:textId="56772E92" w:rsidR="00307C45" w:rsidRPr="00307C45" w:rsidRDefault="00307C45" w:rsidP="00451BD8">
      <w:pPr>
        <w:ind w:left="1418"/>
        <w:rPr>
          <w:rFonts w:cs="Arial"/>
          <w:i/>
          <w:sz w:val="18"/>
        </w:rPr>
      </w:pPr>
      <w:r w:rsidRPr="00307C45">
        <w:rPr>
          <w:rFonts w:cs="Arial"/>
          <w:i/>
          <w:sz w:val="18"/>
        </w:rPr>
        <w:t xml:space="preserve">Das </w:t>
      </w:r>
      <w:r w:rsidR="00D4164A">
        <w:rPr>
          <w:rFonts w:cs="Arial"/>
          <w:i/>
          <w:sz w:val="18"/>
        </w:rPr>
        <w:t>Modul</w:t>
      </w:r>
      <w:r w:rsidRPr="00307C45">
        <w:rPr>
          <w:rFonts w:cs="Arial"/>
          <w:i/>
          <w:sz w:val="18"/>
        </w:rPr>
        <w:t xml:space="preserve"> SI beinhaltet alle Aktivitäten</w:t>
      </w:r>
      <w:r w:rsidR="00F10FD0">
        <w:rPr>
          <w:rFonts w:cs="Arial"/>
          <w:i/>
          <w:sz w:val="18"/>
        </w:rPr>
        <w:t>,</w:t>
      </w:r>
      <w:r w:rsidRPr="00307C45">
        <w:rPr>
          <w:rFonts w:cs="Arial"/>
          <w:i/>
          <w:sz w:val="18"/>
        </w:rPr>
        <w:t xml:space="preserve"> welche zur vollständigen Systemintegration eines lauffähigen DSTW notwendig sind. Aufbauend auf den von den </w:t>
      </w:r>
      <w:r w:rsidR="00D4164A">
        <w:rPr>
          <w:rFonts w:cs="Arial"/>
          <w:i/>
          <w:sz w:val="18"/>
        </w:rPr>
        <w:t>Modul</w:t>
      </w:r>
      <w:r w:rsidRPr="00307C45">
        <w:rPr>
          <w:rFonts w:cs="Arial"/>
          <w:i/>
          <w:sz w:val="18"/>
        </w:rPr>
        <w:t xml:space="preserve">lieferanten durchgeführten Modultests erfordert es somit die Integration aller </w:t>
      </w:r>
      <w:r w:rsidR="00D4164A">
        <w:rPr>
          <w:rFonts w:cs="Arial"/>
          <w:i/>
          <w:sz w:val="18"/>
        </w:rPr>
        <w:t>Module</w:t>
      </w:r>
      <w:r w:rsidRPr="00307C45">
        <w:rPr>
          <w:rFonts w:cs="Arial"/>
          <w:i/>
          <w:sz w:val="18"/>
        </w:rPr>
        <w:t xml:space="preserve">, inklusive Systemintegrationstests (Schnittstellentests, Rückwirkungstests), der Systemtests (funktional und nicht-funktional) und </w:t>
      </w:r>
      <w:r w:rsidR="00F10FD0">
        <w:rPr>
          <w:rFonts w:cs="Arial"/>
          <w:i/>
          <w:sz w:val="18"/>
        </w:rPr>
        <w:t>der baulichen Systemintegration.</w:t>
      </w:r>
    </w:p>
    <w:bookmarkEnd w:id="1"/>
    <w:p w14:paraId="78ECC23B" w14:textId="77777777" w:rsidR="00307C45" w:rsidRDefault="00307C45" w:rsidP="00856D1B">
      <w:pPr>
        <w:ind w:left="1700" w:firstLine="425"/>
        <w:rPr>
          <w:rFonts w:cs="Arial"/>
          <w:sz w:val="20"/>
        </w:rPr>
      </w:pPr>
    </w:p>
    <w:p w14:paraId="2DE4486C" w14:textId="77777777" w:rsidR="00FD2AE2" w:rsidRDefault="00FD2AE2" w:rsidP="00290000">
      <w:pPr>
        <w:rPr>
          <w:rFonts w:cs="Arial"/>
          <w:sz w:val="20"/>
        </w:rPr>
      </w:pPr>
    </w:p>
    <w:p w14:paraId="29BB1BCC" w14:textId="77777777" w:rsidR="009C17CC" w:rsidRDefault="009C17CC" w:rsidP="00856D1B">
      <w:pPr>
        <w:ind w:left="1700" w:firstLine="425"/>
        <w:rPr>
          <w:rFonts w:cs="Arial"/>
          <w:sz w:val="20"/>
        </w:rPr>
      </w:pPr>
    </w:p>
    <w:p w14:paraId="0A261C4E" w14:textId="2127B334" w:rsidR="009117AC" w:rsidRDefault="009117AC" w:rsidP="003E3087">
      <w:pPr>
        <w:pStyle w:val="Kopfzeile"/>
        <w:tabs>
          <w:tab w:val="clear" w:pos="4536"/>
          <w:tab w:val="clear" w:pos="9072"/>
        </w:tabs>
        <w:spacing w:line="240" w:lineRule="atLeast"/>
        <w:ind w:left="284"/>
        <w:rPr>
          <w:sz w:val="20"/>
        </w:rPr>
      </w:pPr>
      <w:r>
        <w:rPr>
          <w:sz w:val="20"/>
        </w:rPr>
        <w:t>Die</w:t>
      </w:r>
      <w:r w:rsidR="003E3087">
        <w:rPr>
          <w:sz w:val="20"/>
        </w:rPr>
        <w:t xml:space="preserve"> schematische</w:t>
      </w:r>
      <w:r>
        <w:rPr>
          <w:sz w:val="20"/>
        </w:rPr>
        <w:t xml:space="preserve"> </w:t>
      </w:r>
      <w:r w:rsidR="00B96229">
        <w:rPr>
          <w:sz w:val="20"/>
        </w:rPr>
        <w:t>Modul</w:t>
      </w:r>
      <w:r w:rsidR="00D902EE">
        <w:rPr>
          <w:sz w:val="20"/>
        </w:rPr>
        <w:t>struktur</w:t>
      </w:r>
      <w:r>
        <w:rPr>
          <w:sz w:val="20"/>
        </w:rPr>
        <w:t xml:space="preserve"> der Digitalen Leit- und Sicherungstechnik bei de</w:t>
      </w:r>
      <w:r w:rsidR="003E3087">
        <w:rPr>
          <w:sz w:val="20"/>
        </w:rPr>
        <w:t>r Deutschen Bahn ist im Anhang</w:t>
      </w:r>
      <w:r w:rsidR="001843C6">
        <w:rPr>
          <w:sz w:val="20"/>
        </w:rPr>
        <w:t xml:space="preserve"> 4.1</w:t>
      </w:r>
      <w:r w:rsidR="003E3087">
        <w:rPr>
          <w:sz w:val="20"/>
        </w:rPr>
        <w:t xml:space="preserve"> </w:t>
      </w:r>
      <w:r>
        <w:rPr>
          <w:sz w:val="20"/>
        </w:rPr>
        <w:t>beigefügt</w:t>
      </w:r>
      <w:r w:rsidR="00F10FD0">
        <w:rPr>
          <w:sz w:val="20"/>
        </w:rPr>
        <w:t>.</w:t>
      </w:r>
    </w:p>
    <w:p w14:paraId="7318A2D7" w14:textId="77777777" w:rsidR="00B910C7" w:rsidRDefault="00B910C7" w:rsidP="00137C08">
      <w:pPr>
        <w:rPr>
          <w:rFonts w:cs="Arial"/>
          <w:sz w:val="20"/>
        </w:rPr>
      </w:pPr>
    </w:p>
    <w:p w14:paraId="132C0F63" w14:textId="77777777" w:rsidR="009117AC" w:rsidRDefault="009117AC" w:rsidP="00137C08">
      <w:pPr>
        <w:rPr>
          <w:rFonts w:cs="Arial"/>
          <w:sz w:val="20"/>
        </w:rPr>
      </w:pPr>
    </w:p>
    <w:p w14:paraId="1C57176B" w14:textId="77777777" w:rsidR="00AC4DF7" w:rsidRDefault="00AC4DF7" w:rsidP="009D4054">
      <w:pPr>
        <w:ind w:left="1700" w:firstLine="425"/>
        <w:rPr>
          <w:rFonts w:cs="Arial"/>
          <w:sz w:val="20"/>
        </w:rPr>
      </w:pPr>
    </w:p>
    <w:p w14:paraId="542A1E2A" w14:textId="77777777" w:rsidR="00A64D60" w:rsidRDefault="00A64D60" w:rsidP="00A64D60">
      <w:pPr>
        <w:rPr>
          <w:rFonts w:cs="Arial"/>
          <w:b/>
          <w:color w:val="auto"/>
          <w:sz w:val="24"/>
          <w:szCs w:val="24"/>
        </w:rPr>
      </w:pPr>
      <w:r>
        <w:rPr>
          <w:rFonts w:cs="Arial"/>
          <w:b/>
          <w:color w:val="auto"/>
          <w:sz w:val="24"/>
          <w:szCs w:val="24"/>
        </w:rPr>
        <w:t xml:space="preserve">Name des Unternehmens: </w:t>
      </w:r>
      <w:r>
        <w:rPr>
          <w:rFonts w:cs="Arial"/>
          <w:b/>
          <w:color w:val="auto"/>
          <w:sz w:val="24"/>
          <w:szCs w:val="24"/>
        </w:rPr>
        <w:tab/>
      </w:r>
      <w:r>
        <w:rPr>
          <w:rFonts w:cs="Arial"/>
          <w:b/>
          <w:color w:val="auto"/>
          <w:sz w:val="24"/>
          <w:szCs w:val="24"/>
        </w:rPr>
        <w:tab/>
      </w:r>
      <w:r>
        <w:rPr>
          <w:rFonts w:cs="Arial"/>
          <w:b/>
          <w:color w:val="auto"/>
          <w:sz w:val="24"/>
          <w:szCs w:val="24"/>
        </w:rPr>
        <w:tab/>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6ED4173C" w14:textId="77777777" w:rsidR="00AC4DF7" w:rsidRPr="00A64D60" w:rsidRDefault="00A64D60" w:rsidP="00A64D60">
      <w:pPr>
        <w:rPr>
          <w:rFonts w:cs="Arial"/>
          <w:b/>
          <w:color w:val="auto"/>
          <w:sz w:val="24"/>
          <w:szCs w:val="24"/>
        </w:rPr>
      </w:pPr>
      <w:r>
        <w:rPr>
          <w:rFonts w:cs="Arial"/>
          <w:b/>
          <w:color w:val="auto"/>
          <w:sz w:val="24"/>
          <w:szCs w:val="24"/>
        </w:rPr>
        <w:t xml:space="preserve">Anschrift des Unternehmens: </w:t>
      </w:r>
      <w:r>
        <w:rPr>
          <w:rFonts w:cs="Arial"/>
          <w:b/>
          <w:color w:val="auto"/>
          <w:sz w:val="24"/>
          <w:szCs w:val="24"/>
        </w:rPr>
        <w:tab/>
      </w:r>
      <w:r>
        <w:rPr>
          <w:rFonts w:cs="Arial"/>
          <w:b/>
          <w:color w:val="auto"/>
          <w:sz w:val="24"/>
          <w:szCs w:val="24"/>
        </w:rPr>
        <w:tab/>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598C3ACD" w14:textId="77777777" w:rsidR="00AC4DF7" w:rsidRDefault="00AC4DF7" w:rsidP="00AC4DF7">
      <w:pPr>
        <w:rPr>
          <w:rFonts w:cs="Arial"/>
          <w:b/>
          <w:color w:val="auto"/>
          <w:sz w:val="24"/>
          <w:szCs w:val="24"/>
        </w:rPr>
      </w:pPr>
      <w:r>
        <w:rPr>
          <w:rFonts w:cs="Arial"/>
          <w:b/>
          <w:color w:val="auto"/>
          <w:sz w:val="24"/>
          <w:szCs w:val="24"/>
        </w:rPr>
        <w:t xml:space="preserve">Name des </w:t>
      </w:r>
      <w:r w:rsidR="00D902EE">
        <w:rPr>
          <w:rFonts w:cs="Arial"/>
          <w:b/>
          <w:color w:val="auto"/>
          <w:sz w:val="24"/>
          <w:szCs w:val="24"/>
        </w:rPr>
        <w:t>Haupta</w:t>
      </w:r>
      <w:r>
        <w:rPr>
          <w:rFonts w:cs="Arial"/>
          <w:b/>
          <w:color w:val="auto"/>
          <w:sz w:val="24"/>
          <w:szCs w:val="24"/>
        </w:rPr>
        <w:t xml:space="preserve">nsprechpartners: </w:t>
      </w:r>
      <w:r w:rsidR="00A64D60">
        <w:rPr>
          <w:rFonts w:cs="Arial"/>
          <w:b/>
          <w:color w:val="auto"/>
          <w:sz w:val="24"/>
          <w:szCs w:val="24"/>
        </w:rPr>
        <w:tab/>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73B8BACA" w14:textId="77777777" w:rsidR="00AC4DF7" w:rsidRDefault="00AC4DF7" w:rsidP="00AC4DF7">
      <w:pPr>
        <w:rPr>
          <w:rFonts w:cs="Arial"/>
          <w:b/>
          <w:color w:val="auto"/>
          <w:sz w:val="24"/>
          <w:szCs w:val="24"/>
        </w:rPr>
      </w:pPr>
      <w:r>
        <w:rPr>
          <w:rFonts w:cs="Arial"/>
          <w:b/>
          <w:color w:val="auto"/>
          <w:sz w:val="24"/>
          <w:szCs w:val="24"/>
        </w:rPr>
        <w:t xml:space="preserve">Telefon: </w:t>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10E2BBF1" w14:textId="77777777" w:rsidR="00AC4DF7" w:rsidRDefault="00AC4DF7" w:rsidP="00AC4DF7">
      <w:pPr>
        <w:rPr>
          <w:rFonts w:cs="Arial"/>
          <w:sz w:val="20"/>
        </w:rPr>
      </w:pPr>
      <w:r>
        <w:rPr>
          <w:rFonts w:cs="Arial"/>
          <w:b/>
          <w:color w:val="auto"/>
          <w:sz w:val="24"/>
          <w:szCs w:val="24"/>
        </w:rPr>
        <w:t xml:space="preserve">E-Mail: </w:t>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00A64D60">
        <w:rPr>
          <w:rFonts w:cs="Arial"/>
          <w:b/>
          <w:color w:val="auto"/>
          <w:sz w:val="24"/>
          <w:szCs w:val="24"/>
        </w:rPr>
        <w:tab/>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6550B708" w14:textId="77777777" w:rsidR="00D902EE" w:rsidRDefault="00D902EE" w:rsidP="00AC4DF7">
      <w:pPr>
        <w:rPr>
          <w:rFonts w:cs="Arial"/>
          <w:sz w:val="20"/>
        </w:rPr>
      </w:pPr>
    </w:p>
    <w:p w14:paraId="648AADBB" w14:textId="0B12A524" w:rsidR="00D902EE" w:rsidRDefault="00D902EE" w:rsidP="00D902EE">
      <w:pPr>
        <w:pStyle w:val="Kopfzeile"/>
        <w:tabs>
          <w:tab w:val="clear" w:pos="4536"/>
          <w:tab w:val="clear" w:pos="9072"/>
        </w:tabs>
        <w:spacing w:line="240" w:lineRule="atLeast"/>
        <w:rPr>
          <w:sz w:val="20"/>
        </w:rPr>
      </w:pPr>
      <w:r>
        <w:rPr>
          <w:sz w:val="20"/>
        </w:rPr>
        <w:t>Weiter</w:t>
      </w:r>
      <w:r w:rsidR="005F448A">
        <w:rPr>
          <w:sz w:val="20"/>
        </w:rPr>
        <w:t>e</w:t>
      </w:r>
      <w:r>
        <w:rPr>
          <w:sz w:val="20"/>
        </w:rPr>
        <w:t xml:space="preserve"> Ansprechpartner (</w:t>
      </w:r>
      <w:r w:rsidR="00D4164A">
        <w:rPr>
          <w:sz w:val="20"/>
        </w:rPr>
        <w:t>Modul</w:t>
      </w:r>
      <w:r w:rsidR="001F2436">
        <w:rPr>
          <w:sz w:val="20"/>
        </w:rPr>
        <w:t>verantwortliche</w:t>
      </w:r>
      <w:r>
        <w:rPr>
          <w:sz w:val="20"/>
        </w:rPr>
        <w:t xml:space="preserve">) </w:t>
      </w:r>
      <w:r w:rsidR="00F10FD0">
        <w:rPr>
          <w:sz w:val="20"/>
        </w:rPr>
        <w:t xml:space="preserve">sind im Folgenden </w:t>
      </w:r>
      <w:r>
        <w:rPr>
          <w:sz w:val="20"/>
        </w:rPr>
        <w:t>auf</w:t>
      </w:r>
      <w:r w:rsidR="00F10FD0">
        <w:rPr>
          <w:sz w:val="20"/>
        </w:rPr>
        <w:t>zu</w:t>
      </w:r>
      <w:r>
        <w:rPr>
          <w:sz w:val="20"/>
        </w:rPr>
        <w:t>zählen:</w:t>
      </w:r>
    </w:p>
    <w:p w14:paraId="3737DA7E" w14:textId="77777777" w:rsidR="00D902EE" w:rsidRDefault="00D902EE" w:rsidP="00D902EE">
      <w:pPr>
        <w:rPr>
          <w:rFonts w:cs="Arial"/>
          <w:sz w:val="20"/>
        </w:rPr>
      </w:pP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74C5DB67" w14:textId="77777777" w:rsidR="00D902EE" w:rsidRDefault="00D902EE" w:rsidP="00D902EE">
      <w:pPr>
        <w:rPr>
          <w:rFonts w:cs="Arial"/>
          <w:sz w:val="20"/>
        </w:rPr>
      </w:pPr>
    </w:p>
    <w:p w14:paraId="657EF122" w14:textId="77777777" w:rsidR="00380E31" w:rsidRDefault="00380E31" w:rsidP="00AC4DF7">
      <w:pPr>
        <w:rPr>
          <w:rFonts w:cs="Arial"/>
          <w:sz w:val="20"/>
        </w:rPr>
      </w:pPr>
    </w:p>
    <w:p w14:paraId="51F582C9" w14:textId="77777777" w:rsidR="00380E31" w:rsidRDefault="00380E31">
      <w:pPr>
        <w:rPr>
          <w:rFonts w:cs="Arial"/>
          <w:sz w:val="20"/>
        </w:rPr>
      </w:pPr>
      <w:r>
        <w:rPr>
          <w:rFonts w:cs="Arial"/>
          <w:sz w:val="20"/>
        </w:rPr>
        <w:br w:type="page"/>
      </w:r>
    </w:p>
    <w:sdt>
      <w:sdtPr>
        <w:rPr>
          <w:rFonts w:ascii="DB Office" w:eastAsia="Times New Roman" w:hAnsi="DB Office" w:cs="Times New Roman"/>
          <w:color w:val="000000"/>
          <w:sz w:val="22"/>
          <w:szCs w:val="20"/>
        </w:rPr>
        <w:id w:val="-1243253305"/>
        <w:docPartObj>
          <w:docPartGallery w:val="Table of Contents"/>
          <w:docPartUnique/>
        </w:docPartObj>
      </w:sdtPr>
      <w:sdtEndPr>
        <w:rPr>
          <w:b/>
          <w:bCs/>
        </w:rPr>
      </w:sdtEndPr>
      <w:sdtContent>
        <w:p w14:paraId="52A74644" w14:textId="77777777" w:rsidR="006F5F58" w:rsidRDefault="006F5F58">
          <w:pPr>
            <w:pStyle w:val="Inhaltsverzeichnisberschrift"/>
          </w:pPr>
          <w:r>
            <w:t>Inhaltsverzeichnis</w:t>
          </w:r>
        </w:p>
        <w:p w14:paraId="220361E0" w14:textId="02BB8629" w:rsidR="0083633A" w:rsidRDefault="006F5F58">
          <w:pPr>
            <w:pStyle w:val="Verzeichnis1"/>
            <w:rPr>
              <w:rFonts w:asciiTheme="minorHAnsi" w:eastAsiaTheme="minorEastAsia" w:hAnsiTheme="minorHAnsi" w:cstheme="minorBidi"/>
              <w:b w:val="0"/>
              <w:color w:val="auto"/>
              <w:szCs w:val="22"/>
            </w:rPr>
          </w:pPr>
          <w:r w:rsidRPr="00E370F0">
            <w:fldChar w:fldCharType="begin"/>
          </w:r>
          <w:r w:rsidRPr="00E370F0">
            <w:instrText xml:space="preserve"> TOC \o "1-3" \h \z \u </w:instrText>
          </w:r>
          <w:r w:rsidRPr="00E370F0">
            <w:fldChar w:fldCharType="separate"/>
          </w:r>
          <w:hyperlink w:anchor="_Toc520724320" w:history="1">
            <w:r w:rsidR="0083633A" w:rsidRPr="0023061C">
              <w:rPr>
                <w:rStyle w:val="Hyperlink"/>
              </w:rPr>
              <w:t>1 Allgemeiner Teil</w:t>
            </w:r>
            <w:r w:rsidR="0083633A">
              <w:rPr>
                <w:webHidden/>
              </w:rPr>
              <w:tab/>
            </w:r>
            <w:r w:rsidR="0083633A">
              <w:rPr>
                <w:webHidden/>
              </w:rPr>
              <w:fldChar w:fldCharType="begin"/>
            </w:r>
            <w:r w:rsidR="0083633A">
              <w:rPr>
                <w:webHidden/>
              </w:rPr>
              <w:instrText xml:space="preserve"> PAGEREF _Toc520724320 \h </w:instrText>
            </w:r>
            <w:r w:rsidR="0083633A">
              <w:rPr>
                <w:webHidden/>
              </w:rPr>
            </w:r>
            <w:r w:rsidR="0083633A">
              <w:rPr>
                <w:webHidden/>
              </w:rPr>
              <w:fldChar w:fldCharType="separate"/>
            </w:r>
            <w:r w:rsidR="0083633A">
              <w:rPr>
                <w:webHidden/>
              </w:rPr>
              <w:t>7</w:t>
            </w:r>
            <w:r w:rsidR="0083633A">
              <w:rPr>
                <w:webHidden/>
              </w:rPr>
              <w:fldChar w:fldCharType="end"/>
            </w:r>
          </w:hyperlink>
        </w:p>
        <w:p w14:paraId="76CEA058" w14:textId="4AFC2C2B" w:rsidR="0083633A" w:rsidRDefault="00496092">
          <w:pPr>
            <w:pStyle w:val="Verzeichnis2"/>
            <w:rPr>
              <w:rFonts w:asciiTheme="minorHAnsi" w:eastAsiaTheme="minorEastAsia" w:hAnsiTheme="minorHAnsi" w:cstheme="minorBidi"/>
              <w:color w:val="auto"/>
              <w:szCs w:val="22"/>
            </w:rPr>
          </w:pPr>
          <w:hyperlink w:anchor="_Toc520724321" w:history="1">
            <w:r w:rsidR="0083633A" w:rsidRPr="0023061C">
              <w:rPr>
                <w:rStyle w:val="Hyperlink"/>
              </w:rPr>
              <w:t>1.1 Technische Angaben zum Produktbereich DLST bzw. EULYNX</w:t>
            </w:r>
            <w:r w:rsidR="0083633A">
              <w:rPr>
                <w:webHidden/>
              </w:rPr>
              <w:tab/>
            </w:r>
            <w:r w:rsidR="0083633A">
              <w:rPr>
                <w:webHidden/>
              </w:rPr>
              <w:fldChar w:fldCharType="begin"/>
            </w:r>
            <w:r w:rsidR="0083633A">
              <w:rPr>
                <w:webHidden/>
              </w:rPr>
              <w:instrText xml:space="preserve"> PAGEREF _Toc520724321 \h </w:instrText>
            </w:r>
            <w:r w:rsidR="0083633A">
              <w:rPr>
                <w:webHidden/>
              </w:rPr>
            </w:r>
            <w:r w:rsidR="0083633A">
              <w:rPr>
                <w:webHidden/>
              </w:rPr>
              <w:fldChar w:fldCharType="separate"/>
            </w:r>
            <w:r w:rsidR="0083633A">
              <w:rPr>
                <w:webHidden/>
              </w:rPr>
              <w:t>7</w:t>
            </w:r>
            <w:r w:rsidR="0083633A">
              <w:rPr>
                <w:webHidden/>
              </w:rPr>
              <w:fldChar w:fldCharType="end"/>
            </w:r>
          </w:hyperlink>
        </w:p>
        <w:p w14:paraId="456AB89E" w14:textId="77D119D9" w:rsidR="0083633A" w:rsidRDefault="00496092">
          <w:pPr>
            <w:pStyle w:val="Verzeichnis2"/>
            <w:rPr>
              <w:rFonts w:asciiTheme="minorHAnsi" w:eastAsiaTheme="minorEastAsia" w:hAnsiTheme="minorHAnsi" w:cstheme="minorBidi"/>
              <w:color w:val="auto"/>
              <w:szCs w:val="22"/>
            </w:rPr>
          </w:pPr>
          <w:hyperlink w:anchor="_Toc520724325" w:history="1">
            <w:r w:rsidR="0083633A" w:rsidRPr="0023061C">
              <w:rPr>
                <w:rStyle w:val="Hyperlink"/>
              </w:rPr>
              <w:t>1.2 Qualitätsmanagement</w:t>
            </w:r>
            <w:r w:rsidR="0083633A">
              <w:rPr>
                <w:webHidden/>
              </w:rPr>
              <w:tab/>
            </w:r>
            <w:r w:rsidR="0083633A">
              <w:rPr>
                <w:webHidden/>
              </w:rPr>
              <w:fldChar w:fldCharType="begin"/>
            </w:r>
            <w:r w:rsidR="0083633A">
              <w:rPr>
                <w:webHidden/>
              </w:rPr>
              <w:instrText xml:space="preserve"> PAGEREF _Toc520724325 \h </w:instrText>
            </w:r>
            <w:r w:rsidR="0083633A">
              <w:rPr>
                <w:webHidden/>
              </w:rPr>
            </w:r>
            <w:r w:rsidR="0083633A">
              <w:rPr>
                <w:webHidden/>
              </w:rPr>
              <w:fldChar w:fldCharType="separate"/>
            </w:r>
            <w:r w:rsidR="0083633A">
              <w:rPr>
                <w:webHidden/>
              </w:rPr>
              <w:t>9</w:t>
            </w:r>
            <w:r w:rsidR="0083633A">
              <w:rPr>
                <w:webHidden/>
              </w:rPr>
              <w:fldChar w:fldCharType="end"/>
            </w:r>
          </w:hyperlink>
        </w:p>
        <w:p w14:paraId="6D70B960" w14:textId="186E7688" w:rsidR="0083633A" w:rsidRDefault="00496092">
          <w:pPr>
            <w:pStyle w:val="Verzeichnis2"/>
            <w:rPr>
              <w:rFonts w:asciiTheme="minorHAnsi" w:eastAsiaTheme="minorEastAsia" w:hAnsiTheme="minorHAnsi" w:cstheme="minorBidi"/>
              <w:color w:val="auto"/>
              <w:szCs w:val="22"/>
            </w:rPr>
          </w:pPr>
          <w:hyperlink w:anchor="_Toc520724329" w:history="1">
            <w:r w:rsidR="0083633A" w:rsidRPr="0023061C">
              <w:rPr>
                <w:rStyle w:val="Hyperlink"/>
              </w:rPr>
              <w:t>1.3 Forschung und Entwicklung</w:t>
            </w:r>
            <w:r w:rsidR="0083633A">
              <w:rPr>
                <w:webHidden/>
              </w:rPr>
              <w:tab/>
            </w:r>
            <w:r w:rsidR="0083633A">
              <w:rPr>
                <w:webHidden/>
              </w:rPr>
              <w:fldChar w:fldCharType="begin"/>
            </w:r>
            <w:r w:rsidR="0083633A">
              <w:rPr>
                <w:webHidden/>
              </w:rPr>
              <w:instrText xml:space="preserve"> PAGEREF _Toc520724329 \h </w:instrText>
            </w:r>
            <w:r w:rsidR="0083633A">
              <w:rPr>
                <w:webHidden/>
              </w:rPr>
            </w:r>
            <w:r w:rsidR="0083633A">
              <w:rPr>
                <w:webHidden/>
              </w:rPr>
              <w:fldChar w:fldCharType="separate"/>
            </w:r>
            <w:r w:rsidR="0083633A">
              <w:rPr>
                <w:webHidden/>
              </w:rPr>
              <w:t>10</w:t>
            </w:r>
            <w:r w:rsidR="0083633A">
              <w:rPr>
                <w:webHidden/>
              </w:rPr>
              <w:fldChar w:fldCharType="end"/>
            </w:r>
          </w:hyperlink>
        </w:p>
        <w:p w14:paraId="7F86D9D8" w14:textId="14CF43AB" w:rsidR="0083633A" w:rsidRDefault="00496092">
          <w:pPr>
            <w:pStyle w:val="Verzeichnis2"/>
            <w:rPr>
              <w:rFonts w:asciiTheme="minorHAnsi" w:eastAsiaTheme="minorEastAsia" w:hAnsiTheme="minorHAnsi" w:cstheme="minorBidi"/>
              <w:color w:val="auto"/>
              <w:szCs w:val="22"/>
            </w:rPr>
          </w:pPr>
          <w:hyperlink w:anchor="_Toc520724339" w:history="1">
            <w:r w:rsidR="0083633A" w:rsidRPr="0023061C">
              <w:rPr>
                <w:rStyle w:val="Hyperlink"/>
              </w:rPr>
              <w:t>1.4 Prüfeinrichtungen</w:t>
            </w:r>
            <w:r w:rsidR="0083633A">
              <w:rPr>
                <w:webHidden/>
              </w:rPr>
              <w:tab/>
            </w:r>
            <w:r w:rsidR="0083633A">
              <w:rPr>
                <w:webHidden/>
              </w:rPr>
              <w:fldChar w:fldCharType="begin"/>
            </w:r>
            <w:r w:rsidR="0083633A">
              <w:rPr>
                <w:webHidden/>
              </w:rPr>
              <w:instrText xml:space="preserve"> PAGEREF _Toc520724339 \h </w:instrText>
            </w:r>
            <w:r w:rsidR="0083633A">
              <w:rPr>
                <w:webHidden/>
              </w:rPr>
            </w:r>
            <w:r w:rsidR="0083633A">
              <w:rPr>
                <w:webHidden/>
              </w:rPr>
              <w:fldChar w:fldCharType="separate"/>
            </w:r>
            <w:r w:rsidR="0083633A">
              <w:rPr>
                <w:webHidden/>
              </w:rPr>
              <w:t>11</w:t>
            </w:r>
            <w:r w:rsidR="0083633A">
              <w:rPr>
                <w:webHidden/>
              </w:rPr>
              <w:fldChar w:fldCharType="end"/>
            </w:r>
          </w:hyperlink>
        </w:p>
        <w:p w14:paraId="672E91C8" w14:textId="655601FC" w:rsidR="0083633A" w:rsidRDefault="00496092">
          <w:pPr>
            <w:pStyle w:val="Verzeichnis1"/>
            <w:rPr>
              <w:rFonts w:asciiTheme="minorHAnsi" w:eastAsiaTheme="minorEastAsia" w:hAnsiTheme="minorHAnsi" w:cstheme="minorBidi"/>
              <w:b w:val="0"/>
              <w:color w:val="auto"/>
              <w:szCs w:val="22"/>
            </w:rPr>
          </w:pPr>
          <w:hyperlink w:anchor="_Toc520724343" w:history="1">
            <w:r w:rsidR="0083633A" w:rsidRPr="0023061C">
              <w:rPr>
                <w:rStyle w:val="Hyperlink"/>
              </w:rPr>
              <w:t xml:space="preserve">2 </w:t>
            </w:r>
            <w:r w:rsidR="00D4164A">
              <w:rPr>
                <w:rStyle w:val="Hyperlink"/>
              </w:rPr>
              <w:t>Modul</w:t>
            </w:r>
            <w:r w:rsidR="0083633A" w:rsidRPr="0023061C">
              <w:rPr>
                <w:rStyle w:val="Hyperlink"/>
              </w:rPr>
              <w:t>gebunden</w:t>
            </w:r>
            <w:r w:rsidR="0083633A">
              <w:rPr>
                <w:webHidden/>
              </w:rPr>
              <w:tab/>
            </w:r>
            <w:r w:rsidR="0083633A">
              <w:rPr>
                <w:webHidden/>
              </w:rPr>
              <w:fldChar w:fldCharType="begin"/>
            </w:r>
            <w:r w:rsidR="0083633A">
              <w:rPr>
                <w:webHidden/>
              </w:rPr>
              <w:instrText xml:space="preserve"> PAGEREF _Toc520724343 \h </w:instrText>
            </w:r>
            <w:r w:rsidR="0083633A">
              <w:rPr>
                <w:webHidden/>
              </w:rPr>
            </w:r>
            <w:r w:rsidR="0083633A">
              <w:rPr>
                <w:webHidden/>
              </w:rPr>
              <w:fldChar w:fldCharType="separate"/>
            </w:r>
            <w:r w:rsidR="0083633A">
              <w:rPr>
                <w:webHidden/>
              </w:rPr>
              <w:t>12</w:t>
            </w:r>
            <w:r w:rsidR="0083633A">
              <w:rPr>
                <w:webHidden/>
              </w:rPr>
              <w:fldChar w:fldCharType="end"/>
            </w:r>
          </w:hyperlink>
        </w:p>
        <w:p w14:paraId="009BA411" w14:textId="3BE95C10" w:rsidR="0083633A" w:rsidRDefault="00496092">
          <w:pPr>
            <w:pStyle w:val="Verzeichnis2"/>
            <w:rPr>
              <w:rFonts w:asciiTheme="minorHAnsi" w:eastAsiaTheme="minorEastAsia" w:hAnsiTheme="minorHAnsi" w:cstheme="minorBidi"/>
              <w:color w:val="auto"/>
              <w:szCs w:val="22"/>
            </w:rPr>
          </w:pPr>
          <w:hyperlink w:anchor="_Toc520724344" w:history="1">
            <w:r w:rsidR="0083633A" w:rsidRPr="0023061C">
              <w:rPr>
                <w:rStyle w:val="Hyperlink"/>
              </w:rPr>
              <w:t>2.1 Verfahrensanweisung</w:t>
            </w:r>
            <w:r w:rsidR="0083633A">
              <w:rPr>
                <w:webHidden/>
              </w:rPr>
              <w:tab/>
            </w:r>
            <w:r w:rsidR="0083633A">
              <w:rPr>
                <w:webHidden/>
              </w:rPr>
              <w:fldChar w:fldCharType="begin"/>
            </w:r>
            <w:r w:rsidR="0083633A">
              <w:rPr>
                <w:webHidden/>
              </w:rPr>
              <w:instrText xml:space="preserve"> PAGEREF _Toc520724344 \h </w:instrText>
            </w:r>
            <w:r w:rsidR="0083633A">
              <w:rPr>
                <w:webHidden/>
              </w:rPr>
            </w:r>
            <w:r w:rsidR="0083633A">
              <w:rPr>
                <w:webHidden/>
              </w:rPr>
              <w:fldChar w:fldCharType="separate"/>
            </w:r>
            <w:r w:rsidR="0083633A">
              <w:rPr>
                <w:webHidden/>
              </w:rPr>
              <w:t>12</w:t>
            </w:r>
            <w:r w:rsidR="0083633A">
              <w:rPr>
                <w:webHidden/>
              </w:rPr>
              <w:fldChar w:fldCharType="end"/>
            </w:r>
          </w:hyperlink>
        </w:p>
        <w:p w14:paraId="6DF1BDB2" w14:textId="2F970B52" w:rsidR="0083633A" w:rsidRDefault="00496092">
          <w:pPr>
            <w:pStyle w:val="Verzeichnis2"/>
            <w:rPr>
              <w:rFonts w:asciiTheme="minorHAnsi" w:eastAsiaTheme="minorEastAsia" w:hAnsiTheme="minorHAnsi" w:cstheme="minorBidi"/>
              <w:color w:val="auto"/>
              <w:szCs w:val="22"/>
            </w:rPr>
          </w:pPr>
          <w:hyperlink w:anchor="_Toc520724345" w:history="1">
            <w:r w:rsidR="0083633A" w:rsidRPr="0023061C">
              <w:rPr>
                <w:rStyle w:val="Hyperlink"/>
              </w:rPr>
              <w:t xml:space="preserve">2.2 </w:t>
            </w:r>
            <w:r w:rsidR="00D4164A">
              <w:rPr>
                <w:rStyle w:val="Hyperlink"/>
              </w:rPr>
              <w:t>Modul</w:t>
            </w:r>
            <w:r w:rsidR="00D4164A" w:rsidRPr="0023061C">
              <w:rPr>
                <w:rStyle w:val="Hyperlink"/>
              </w:rPr>
              <w:t xml:space="preserve"> </w:t>
            </w:r>
            <w:r w:rsidR="0083633A" w:rsidRPr="0023061C">
              <w:rPr>
                <w:rStyle w:val="Hyperlink"/>
              </w:rPr>
              <w:t>TSO: Hochbau des Technikstandortes</w:t>
            </w:r>
            <w:r w:rsidR="0083633A">
              <w:rPr>
                <w:webHidden/>
              </w:rPr>
              <w:tab/>
            </w:r>
            <w:r w:rsidR="0083633A">
              <w:rPr>
                <w:webHidden/>
              </w:rPr>
              <w:fldChar w:fldCharType="begin"/>
            </w:r>
            <w:r w:rsidR="0083633A">
              <w:rPr>
                <w:webHidden/>
              </w:rPr>
              <w:instrText xml:space="preserve"> PAGEREF _Toc520724345 \h </w:instrText>
            </w:r>
            <w:r w:rsidR="0083633A">
              <w:rPr>
                <w:webHidden/>
              </w:rPr>
            </w:r>
            <w:r w:rsidR="0083633A">
              <w:rPr>
                <w:webHidden/>
              </w:rPr>
              <w:fldChar w:fldCharType="separate"/>
            </w:r>
            <w:r w:rsidR="0083633A">
              <w:rPr>
                <w:webHidden/>
              </w:rPr>
              <w:t>12</w:t>
            </w:r>
            <w:r w:rsidR="0083633A">
              <w:rPr>
                <w:webHidden/>
              </w:rPr>
              <w:fldChar w:fldCharType="end"/>
            </w:r>
          </w:hyperlink>
        </w:p>
        <w:p w14:paraId="6E07453B" w14:textId="4340B6E5" w:rsidR="0083633A" w:rsidRDefault="00496092">
          <w:pPr>
            <w:pStyle w:val="Verzeichnis2"/>
            <w:rPr>
              <w:rFonts w:asciiTheme="minorHAnsi" w:eastAsiaTheme="minorEastAsia" w:hAnsiTheme="minorHAnsi" w:cstheme="minorBidi"/>
              <w:color w:val="auto"/>
              <w:szCs w:val="22"/>
            </w:rPr>
          </w:pPr>
          <w:hyperlink w:anchor="_Toc520724346" w:history="1">
            <w:r w:rsidR="0083633A" w:rsidRPr="0023061C">
              <w:rPr>
                <w:rStyle w:val="Hyperlink"/>
              </w:rPr>
              <w:t>2.3</w:t>
            </w:r>
            <w:r w:rsidR="00D4164A">
              <w:rPr>
                <w:rFonts w:cs="Arial"/>
                <w:i/>
                <w:sz w:val="18"/>
              </w:rPr>
              <w:t xml:space="preserve"> </w:t>
            </w:r>
            <w:r w:rsidR="00D4164A">
              <w:rPr>
                <w:rStyle w:val="Hyperlink"/>
              </w:rPr>
              <w:t xml:space="preserve">Modul </w:t>
            </w:r>
            <w:r w:rsidR="0083633A" w:rsidRPr="0023061C">
              <w:rPr>
                <w:rStyle w:val="Hyperlink"/>
              </w:rPr>
              <w:t>1: Zentraleinheit DSTW</w:t>
            </w:r>
            <w:r w:rsidR="0083633A">
              <w:rPr>
                <w:webHidden/>
              </w:rPr>
              <w:tab/>
            </w:r>
            <w:r w:rsidR="0083633A">
              <w:rPr>
                <w:webHidden/>
              </w:rPr>
              <w:fldChar w:fldCharType="begin"/>
            </w:r>
            <w:r w:rsidR="0083633A">
              <w:rPr>
                <w:webHidden/>
              </w:rPr>
              <w:instrText xml:space="preserve"> PAGEREF _Toc520724346 \h </w:instrText>
            </w:r>
            <w:r w:rsidR="0083633A">
              <w:rPr>
                <w:webHidden/>
              </w:rPr>
            </w:r>
            <w:r w:rsidR="0083633A">
              <w:rPr>
                <w:webHidden/>
              </w:rPr>
              <w:fldChar w:fldCharType="separate"/>
            </w:r>
            <w:r w:rsidR="0083633A">
              <w:rPr>
                <w:webHidden/>
              </w:rPr>
              <w:t>12</w:t>
            </w:r>
            <w:r w:rsidR="0083633A">
              <w:rPr>
                <w:webHidden/>
              </w:rPr>
              <w:fldChar w:fldCharType="end"/>
            </w:r>
          </w:hyperlink>
        </w:p>
        <w:p w14:paraId="61BE5648" w14:textId="24B5455C" w:rsidR="0083633A" w:rsidRDefault="00496092">
          <w:pPr>
            <w:pStyle w:val="Verzeichnis2"/>
            <w:rPr>
              <w:rFonts w:asciiTheme="minorHAnsi" w:eastAsiaTheme="minorEastAsia" w:hAnsiTheme="minorHAnsi" w:cstheme="minorBidi"/>
              <w:color w:val="auto"/>
              <w:szCs w:val="22"/>
            </w:rPr>
          </w:pPr>
          <w:hyperlink w:anchor="_Toc520724352" w:history="1">
            <w:r w:rsidR="0083633A" w:rsidRPr="0023061C">
              <w:rPr>
                <w:rStyle w:val="Hyperlink"/>
              </w:rPr>
              <w:t xml:space="preserve">2.4 </w:t>
            </w:r>
            <w:r w:rsidR="00D4164A" w:rsidRPr="00D4164A">
              <w:rPr>
                <w:rStyle w:val="Hyperlink"/>
              </w:rPr>
              <w:t xml:space="preserve">Modul </w:t>
            </w:r>
            <w:r w:rsidR="0083633A" w:rsidRPr="0023061C">
              <w:rPr>
                <w:rStyle w:val="Hyperlink"/>
              </w:rPr>
              <w:t xml:space="preserve"> 2: Gleisfeldvernetzung</w:t>
            </w:r>
            <w:r w:rsidR="0083633A">
              <w:rPr>
                <w:webHidden/>
              </w:rPr>
              <w:tab/>
            </w:r>
            <w:r w:rsidR="0083633A">
              <w:rPr>
                <w:webHidden/>
              </w:rPr>
              <w:fldChar w:fldCharType="begin"/>
            </w:r>
            <w:r w:rsidR="0083633A">
              <w:rPr>
                <w:webHidden/>
              </w:rPr>
              <w:instrText xml:space="preserve"> PAGEREF _Toc520724352 \h </w:instrText>
            </w:r>
            <w:r w:rsidR="0083633A">
              <w:rPr>
                <w:webHidden/>
              </w:rPr>
            </w:r>
            <w:r w:rsidR="0083633A">
              <w:rPr>
                <w:webHidden/>
              </w:rPr>
              <w:fldChar w:fldCharType="separate"/>
            </w:r>
            <w:r w:rsidR="0083633A">
              <w:rPr>
                <w:webHidden/>
              </w:rPr>
              <w:t>16</w:t>
            </w:r>
            <w:r w:rsidR="0083633A">
              <w:rPr>
                <w:webHidden/>
              </w:rPr>
              <w:fldChar w:fldCharType="end"/>
            </w:r>
          </w:hyperlink>
        </w:p>
        <w:p w14:paraId="5E0100F0" w14:textId="5932AFEA" w:rsidR="0083633A" w:rsidRDefault="00496092">
          <w:pPr>
            <w:pStyle w:val="Verzeichnis3"/>
            <w:rPr>
              <w:rFonts w:asciiTheme="minorHAnsi" w:eastAsiaTheme="minorEastAsia" w:hAnsiTheme="minorHAnsi" w:cstheme="minorBidi"/>
              <w:color w:val="auto"/>
              <w:szCs w:val="22"/>
            </w:rPr>
          </w:pPr>
          <w:hyperlink w:anchor="_Toc520724353" w:history="1">
            <w:r w:rsidR="0083633A" w:rsidRPr="0023061C">
              <w:rPr>
                <w:rStyle w:val="Hyperlink"/>
                <w14:scene3d>
                  <w14:camera w14:prst="orthographicFront"/>
                  <w14:lightRig w14:rig="threePt" w14:dir="t">
                    <w14:rot w14:lat="0" w14:lon="0" w14:rev="0"/>
                  </w14:lightRig>
                </w14:scene3d>
              </w:rPr>
              <w:t>2.4.1</w:t>
            </w:r>
            <w:r w:rsidR="0083633A" w:rsidRPr="0023061C">
              <w:rPr>
                <w:rStyle w:val="Hyperlink"/>
              </w:rPr>
              <w:t xml:space="preserve"> </w:t>
            </w:r>
            <w:r w:rsidR="00D4164A" w:rsidRPr="00D4164A">
              <w:rPr>
                <w:rStyle w:val="Hyperlink"/>
              </w:rPr>
              <w:t xml:space="preserve">Modul </w:t>
            </w:r>
            <w:r w:rsidR="0083633A" w:rsidRPr="0023061C">
              <w:rPr>
                <w:rStyle w:val="Hyperlink"/>
              </w:rPr>
              <w:t xml:space="preserve"> 2a Gleisfeldkonzentrator (GFK)</w:t>
            </w:r>
            <w:r w:rsidR="0083633A">
              <w:rPr>
                <w:webHidden/>
              </w:rPr>
              <w:tab/>
            </w:r>
            <w:r w:rsidR="0083633A">
              <w:rPr>
                <w:webHidden/>
              </w:rPr>
              <w:fldChar w:fldCharType="begin"/>
            </w:r>
            <w:r w:rsidR="0083633A">
              <w:rPr>
                <w:webHidden/>
              </w:rPr>
              <w:instrText xml:space="preserve"> PAGEREF _Toc520724353 \h </w:instrText>
            </w:r>
            <w:r w:rsidR="0083633A">
              <w:rPr>
                <w:webHidden/>
              </w:rPr>
            </w:r>
            <w:r w:rsidR="0083633A">
              <w:rPr>
                <w:webHidden/>
              </w:rPr>
              <w:fldChar w:fldCharType="separate"/>
            </w:r>
            <w:r w:rsidR="0083633A">
              <w:rPr>
                <w:webHidden/>
              </w:rPr>
              <w:t>16</w:t>
            </w:r>
            <w:r w:rsidR="0083633A">
              <w:rPr>
                <w:webHidden/>
              </w:rPr>
              <w:fldChar w:fldCharType="end"/>
            </w:r>
          </w:hyperlink>
        </w:p>
        <w:p w14:paraId="678DEFE5" w14:textId="08938784" w:rsidR="0083633A" w:rsidRDefault="00496092">
          <w:pPr>
            <w:pStyle w:val="Verzeichnis3"/>
            <w:rPr>
              <w:rFonts w:asciiTheme="minorHAnsi" w:eastAsiaTheme="minorEastAsia" w:hAnsiTheme="minorHAnsi" w:cstheme="minorBidi"/>
              <w:color w:val="auto"/>
              <w:szCs w:val="22"/>
            </w:rPr>
          </w:pPr>
          <w:hyperlink w:anchor="_Toc520724354" w:history="1">
            <w:r w:rsidR="0083633A" w:rsidRPr="0023061C">
              <w:rPr>
                <w:rStyle w:val="Hyperlink"/>
                <w14:scene3d>
                  <w14:camera w14:prst="orthographicFront"/>
                  <w14:lightRig w14:rig="threePt" w14:dir="t">
                    <w14:rot w14:lat="0" w14:lon="0" w14:rev="0"/>
                  </w14:lightRig>
                </w14:scene3d>
              </w:rPr>
              <w:t>2.4.2</w:t>
            </w:r>
            <w:r w:rsidR="0083633A" w:rsidRPr="0023061C">
              <w:rPr>
                <w:rStyle w:val="Hyperlink"/>
              </w:rPr>
              <w:t xml:space="preserve"> </w:t>
            </w:r>
            <w:r w:rsidR="00D4164A" w:rsidRPr="00D4164A">
              <w:rPr>
                <w:rStyle w:val="Hyperlink"/>
              </w:rPr>
              <w:t xml:space="preserve">Modul </w:t>
            </w:r>
            <w:r w:rsidR="0083633A" w:rsidRPr="0023061C">
              <w:rPr>
                <w:rStyle w:val="Hyperlink"/>
              </w:rPr>
              <w:t>2b Feldelementanschlusskasten (FeAk) inkl. Montageplatte</w:t>
            </w:r>
            <w:r w:rsidR="0083633A">
              <w:rPr>
                <w:webHidden/>
              </w:rPr>
              <w:tab/>
            </w:r>
            <w:r w:rsidR="0083633A">
              <w:rPr>
                <w:webHidden/>
              </w:rPr>
              <w:fldChar w:fldCharType="begin"/>
            </w:r>
            <w:r w:rsidR="0083633A">
              <w:rPr>
                <w:webHidden/>
              </w:rPr>
              <w:instrText xml:space="preserve"> PAGEREF _Toc520724354 \h </w:instrText>
            </w:r>
            <w:r w:rsidR="0083633A">
              <w:rPr>
                <w:webHidden/>
              </w:rPr>
            </w:r>
            <w:r w:rsidR="0083633A">
              <w:rPr>
                <w:webHidden/>
              </w:rPr>
              <w:fldChar w:fldCharType="separate"/>
            </w:r>
            <w:r w:rsidR="0083633A">
              <w:rPr>
                <w:webHidden/>
              </w:rPr>
              <w:t>18</w:t>
            </w:r>
            <w:r w:rsidR="0083633A">
              <w:rPr>
                <w:webHidden/>
              </w:rPr>
              <w:fldChar w:fldCharType="end"/>
            </w:r>
          </w:hyperlink>
        </w:p>
        <w:p w14:paraId="4B3915EF" w14:textId="1EC28ED3" w:rsidR="0083633A" w:rsidRDefault="00496092">
          <w:pPr>
            <w:pStyle w:val="Verzeichnis3"/>
            <w:rPr>
              <w:rFonts w:asciiTheme="minorHAnsi" w:eastAsiaTheme="minorEastAsia" w:hAnsiTheme="minorHAnsi" w:cstheme="minorBidi"/>
              <w:color w:val="auto"/>
              <w:szCs w:val="22"/>
            </w:rPr>
          </w:pPr>
          <w:hyperlink w:anchor="_Toc520724355" w:history="1">
            <w:r w:rsidR="0083633A" w:rsidRPr="0023061C">
              <w:rPr>
                <w:rStyle w:val="Hyperlink"/>
                <w14:scene3d>
                  <w14:camera w14:prst="orthographicFront"/>
                  <w14:lightRig w14:rig="threePt" w14:dir="t">
                    <w14:rot w14:lat="0" w14:lon="0" w14:rev="0"/>
                  </w14:lightRig>
                </w14:scene3d>
              </w:rPr>
              <w:t>2.4.3</w:t>
            </w:r>
            <w:r w:rsidR="0083633A" w:rsidRPr="0023061C">
              <w:rPr>
                <w:rStyle w:val="Hyperlink"/>
              </w:rPr>
              <w:t xml:space="preserve"> </w:t>
            </w:r>
            <w:r w:rsidR="00D4164A" w:rsidRPr="00D4164A">
              <w:rPr>
                <w:rStyle w:val="Hyperlink"/>
              </w:rPr>
              <w:t xml:space="preserve">Modul </w:t>
            </w:r>
            <w:r w:rsidR="0083633A" w:rsidRPr="0023061C">
              <w:rPr>
                <w:rStyle w:val="Hyperlink"/>
              </w:rPr>
              <w:t>2c Stromversorgung</w:t>
            </w:r>
            <w:r w:rsidR="0083633A">
              <w:rPr>
                <w:webHidden/>
              </w:rPr>
              <w:tab/>
            </w:r>
            <w:r w:rsidR="0083633A">
              <w:rPr>
                <w:webHidden/>
              </w:rPr>
              <w:fldChar w:fldCharType="begin"/>
            </w:r>
            <w:r w:rsidR="0083633A">
              <w:rPr>
                <w:webHidden/>
              </w:rPr>
              <w:instrText xml:space="preserve"> PAGEREF _Toc520724355 \h </w:instrText>
            </w:r>
            <w:r w:rsidR="0083633A">
              <w:rPr>
                <w:webHidden/>
              </w:rPr>
            </w:r>
            <w:r w:rsidR="0083633A">
              <w:rPr>
                <w:webHidden/>
              </w:rPr>
              <w:fldChar w:fldCharType="separate"/>
            </w:r>
            <w:r w:rsidR="0083633A">
              <w:rPr>
                <w:webHidden/>
              </w:rPr>
              <w:t>19</w:t>
            </w:r>
            <w:r w:rsidR="0083633A">
              <w:rPr>
                <w:webHidden/>
              </w:rPr>
              <w:fldChar w:fldCharType="end"/>
            </w:r>
          </w:hyperlink>
        </w:p>
        <w:p w14:paraId="680B4152" w14:textId="28EDED26" w:rsidR="0083633A" w:rsidRDefault="00496092">
          <w:pPr>
            <w:pStyle w:val="Verzeichnis3"/>
            <w:rPr>
              <w:rFonts w:asciiTheme="minorHAnsi" w:eastAsiaTheme="minorEastAsia" w:hAnsiTheme="minorHAnsi" w:cstheme="minorBidi"/>
              <w:color w:val="auto"/>
              <w:szCs w:val="22"/>
            </w:rPr>
          </w:pPr>
          <w:hyperlink w:anchor="_Toc520724356" w:history="1">
            <w:r w:rsidR="0083633A" w:rsidRPr="0023061C">
              <w:rPr>
                <w:rStyle w:val="Hyperlink"/>
                <w14:scene3d>
                  <w14:camera w14:prst="orthographicFront"/>
                  <w14:lightRig w14:rig="threePt" w14:dir="t">
                    <w14:rot w14:lat="0" w14:lon="0" w14:rev="0"/>
                  </w14:lightRig>
                </w14:scene3d>
              </w:rPr>
              <w:t>2.4.4</w:t>
            </w:r>
            <w:r w:rsidR="0083633A" w:rsidRPr="0023061C">
              <w:rPr>
                <w:rStyle w:val="Hyperlink"/>
              </w:rPr>
              <w:t xml:space="preserve"> </w:t>
            </w:r>
            <w:r w:rsidR="00D4164A" w:rsidRPr="00D4164A">
              <w:rPr>
                <w:rStyle w:val="Hyperlink"/>
              </w:rPr>
              <w:t xml:space="preserve">Modul </w:t>
            </w:r>
            <w:r w:rsidR="0083633A" w:rsidRPr="0023061C">
              <w:rPr>
                <w:rStyle w:val="Hyperlink"/>
              </w:rPr>
              <w:t>2d Telekommunikation</w:t>
            </w:r>
            <w:r w:rsidR="0083633A">
              <w:rPr>
                <w:webHidden/>
              </w:rPr>
              <w:tab/>
            </w:r>
            <w:r w:rsidR="0083633A">
              <w:rPr>
                <w:webHidden/>
              </w:rPr>
              <w:fldChar w:fldCharType="begin"/>
            </w:r>
            <w:r w:rsidR="0083633A">
              <w:rPr>
                <w:webHidden/>
              </w:rPr>
              <w:instrText xml:space="preserve"> PAGEREF _Toc520724356 \h </w:instrText>
            </w:r>
            <w:r w:rsidR="0083633A">
              <w:rPr>
                <w:webHidden/>
              </w:rPr>
            </w:r>
            <w:r w:rsidR="0083633A">
              <w:rPr>
                <w:webHidden/>
              </w:rPr>
              <w:fldChar w:fldCharType="separate"/>
            </w:r>
            <w:r w:rsidR="0083633A">
              <w:rPr>
                <w:webHidden/>
              </w:rPr>
              <w:t>19</w:t>
            </w:r>
            <w:r w:rsidR="0083633A">
              <w:rPr>
                <w:webHidden/>
              </w:rPr>
              <w:fldChar w:fldCharType="end"/>
            </w:r>
          </w:hyperlink>
        </w:p>
        <w:p w14:paraId="12D5DC48" w14:textId="4AAFA2FF" w:rsidR="0083633A" w:rsidRDefault="00496092">
          <w:pPr>
            <w:pStyle w:val="Verzeichnis3"/>
            <w:rPr>
              <w:rFonts w:asciiTheme="minorHAnsi" w:eastAsiaTheme="minorEastAsia" w:hAnsiTheme="minorHAnsi" w:cstheme="minorBidi"/>
              <w:color w:val="auto"/>
              <w:szCs w:val="22"/>
            </w:rPr>
          </w:pPr>
          <w:hyperlink w:anchor="_Toc520724357" w:history="1">
            <w:r w:rsidR="0083633A" w:rsidRPr="0023061C">
              <w:rPr>
                <w:rStyle w:val="Hyperlink"/>
                <w14:scene3d>
                  <w14:camera w14:prst="orthographicFront"/>
                  <w14:lightRig w14:rig="threePt" w14:dir="t">
                    <w14:rot w14:lat="0" w14:lon="0" w14:rev="0"/>
                  </w14:lightRig>
                </w14:scene3d>
              </w:rPr>
              <w:t>2.4.5</w:t>
            </w:r>
            <w:r w:rsidR="00BC1EEB">
              <w:rPr>
                <w:rStyle w:val="Hyperlink"/>
                <w14:scene3d>
                  <w14:camera w14:prst="orthographicFront"/>
                  <w14:lightRig w14:rig="threePt" w14:dir="t">
                    <w14:rot w14:lat="0" w14:lon="0" w14:rev="0"/>
                  </w14:lightRig>
                </w14:scene3d>
              </w:rPr>
              <w:t xml:space="preserve"> Modul</w:t>
            </w:r>
            <w:r w:rsidR="0083633A" w:rsidRPr="0023061C">
              <w:rPr>
                <w:rStyle w:val="Hyperlink"/>
              </w:rPr>
              <w:t xml:space="preserve"> 2e Gleisfeldverkabelung</w:t>
            </w:r>
            <w:r w:rsidR="0083633A">
              <w:rPr>
                <w:webHidden/>
              </w:rPr>
              <w:tab/>
            </w:r>
            <w:r w:rsidR="0083633A">
              <w:rPr>
                <w:webHidden/>
              </w:rPr>
              <w:fldChar w:fldCharType="begin"/>
            </w:r>
            <w:r w:rsidR="0083633A">
              <w:rPr>
                <w:webHidden/>
              </w:rPr>
              <w:instrText xml:space="preserve"> PAGEREF _Toc520724357 \h </w:instrText>
            </w:r>
            <w:r w:rsidR="0083633A">
              <w:rPr>
                <w:webHidden/>
              </w:rPr>
            </w:r>
            <w:r w:rsidR="0083633A">
              <w:rPr>
                <w:webHidden/>
              </w:rPr>
              <w:fldChar w:fldCharType="separate"/>
            </w:r>
            <w:r w:rsidR="0083633A">
              <w:rPr>
                <w:webHidden/>
              </w:rPr>
              <w:t>19</w:t>
            </w:r>
            <w:r w:rsidR="0083633A">
              <w:rPr>
                <w:webHidden/>
              </w:rPr>
              <w:fldChar w:fldCharType="end"/>
            </w:r>
          </w:hyperlink>
        </w:p>
        <w:p w14:paraId="31706271" w14:textId="4F0CE275" w:rsidR="0083633A" w:rsidRDefault="00496092">
          <w:pPr>
            <w:pStyle w:val="Verzeichnis2"/>
            <w:rPr>
              <w:rFonts w:asciiTheme="minorHAnsi" w:eastAsiaTheme="minorEastAsia" w:hAnsiTheme="minorHAnsi" w:cstheme="minorBidi"/>
              <w:color w:val="auto"/>
              <w:szCs w:val="22"/>
            </w:rPr>
          </w:pPr>
          <w:hyperlink w:anchor="_Toc520724358" w:history="1">
            <w:r w:rsidR="0083633A" w:rsidRPr="0023061C">
              <w:rPr>
                <w:rStyle w:val="Hyperlink"/>
              </w:rPr>
              <w:t xml:space="preserve">2.5 </w:t>
            </w:r>
            <w:r w:rsidR="00BC1EEB">
              <w:rPr>
                <w:rStyle w:val="Hyperlink"/>
              </w:rPr>
              <w:t xml:space="preserve">Modul </w:t>
            </w:r>
            <w:r w:rsidR="0083633A" w:rsidRPr="0023061C">
              <w:rPr>
                <w:rStyle w:val="Hyperlink"/>
              </w:rPr>
              <w:t>3: Feldelemente</w:t>
            </w:r>
            <w:r w:rsidR="0083633A">
              <w:rPr>
                <w:webHidden/>
              </w:rPr>
              <w:tab/>
            </w:r>
            <w:r w:rsidR="0083633A">
              <w:rPr>
                <w:webHidden/>
              </w:rPr>
              <w:fldChar w:fldCharType="begin"/>
            </w:r>
            <w:r w:rsidR="0083633A">
              <w:rPr>
                <w:webHidden/>
              </w:rPr>
              <w:instrText xml:space="preserve"> PAGEREF _Toc520724358 \h </w:instrText>
            </w:r>
            <w:r w:rsidR="0083633A">
              <w:rPr>
                <w:webHidden/>
              </w:rPr>
            </w:r>
            <w:r w:rsidR="0083633A">
              <w:rPr>
                <w:webHidden/>
              </w:rPr>
              <w:fldChar w:fldCharType="separate"/>
            </w:r>
            <w:r w:rsidR="0083633A">
              <w:rPr>
                <w:webHidden/>
              </w:rPr>
              <w:t>20</w:t>
            </w:r>
            <w:r w:rsidR="0083633A">
              <w:rPr>
                <w:webHidden/>
              </w:rPr>
              <w:fldChar w:fldCharType="end"/>
            </w:r>
          </w:hyperlink>
        </w:p>
        <w:p w14:paraId="3F7D49F0" w14:textId="3C5889D5" w:rsidR="0083633A" w:rsidRDefault="00496092">
          <w:pPr>
            <w:pStyle w:val="Verzeichnis3"/>
            <w:rPr>
              <w:rFonts w:asciiTheme="minorHAnsi" w:eastAsiaTheme="minorEastAsia" w:hAnsiTheme="minorHAnsi" w:cstheme="minorBidi"/>
              <w:color w:val="auto"/>
              <w:szCs w:val="22"/>
            </w:rPr>
          </w:pPr>
          <w:hyperlink w:anchor="_Toc520724359" w:history="1">
            <w:r w:rsidR="0083633A" w:rsidRPr="0023061C">
              <w:rPr>
                <w:rStyle w:val="Hyperlink"/>
                <w14:scene3d>
                  <w14:camera w14:prst="orthographicFront"/>
                  <w14:lightRig w14:rig="threePt" w14:dir="t">
                    <w14:rot w14:lat="0" w14:lon="0" w14:rev="0"/>
                  </w14:lightRig>
                </w14:scene3d>
              </w:rPr>
              <w:t>2.5.1</w:t>
            </w:r>
            <w:r w:rsidR="0083633A" w:rsidRPr="0023061C">
              <w:rPr>
                <w:rStyle w:val="Hyperlink"/>
              </w:rPr>
              <w:t xml:space="preserve"> </w:t>
            </w:r>
            <w:r w:rsidR="00BC1EEB">
              <w:rPr>
                <w:rStyle w:val="Hyperlink"/>
              </w:rPr>
              <w:t xml:space="preserve">Modul </w:t>
            </w:r>
            <w:r w:rsidR="0083633A" w:rsidRPr="0023061C">
              <w:rPr>
                <w:rStyle w:val="Hyperlink"/>
              </w:rPr>
              <w:t>3a Teilsystem Lichtsignal</w:t>
            </w:r>
            <w:r w:rsidR="0083633A">
              <w:rPr>
                <w:webHidden/>
              </w:rPr>
              <w:tab/>
            </w:r>
            <w:r w:rsidR="0083633A">
              <w:rPr>
                <w:webHidden/>
              </w:rPr>
              <w:fldChar w:fldCharType="begin"/>
            </w:r>
            <w:r w:rsidR="0083633A">
              <w:rPr>
                <w:webHidden/>
              </w:rPr>
              <w:instrText xml:space="preserve"> PAGEREF _Toc520724359 \h </w:instrText>
            </w:r>
            <w:r w:rsidR="0083633A">
              <w:rPr>
                <w:webHidden/>
              </w:rPr>
            </w:r>
            <w:r w:rsidR="0083633A">
              <w:rPr>
                <w:webHidden/>
              </w:rPr>
              <w:fldChar w:fldCharType="separate"/>
            </w:r>
            <w:r w:rsidR="0083633A">
              <w:rPr>
                <w:webHidden/>
              </w:rPr>
              <w:t>20</w:t>
            </w:r>
            <w:r w:rsidR="0083633A">
              <w:rPr>
                <w:webHidden/>
              </w:rPr>
              <w:fldChar w:fldCharType="end"/>
            </w:r>
          </w:hyperlink>
        </w:p>
        <w:p w14:paraId="448A6191" w14:textId="2BAC765D" w:rsidR="0083633A" w:rsidRDefault="00496092">
          <w:pPr>
            <w:pStyle w:val="Verzeichnis3"/>
            <w:rPr>
              <w:rFonts w:asciiTheme="minorHAnsi" w:eastAsiaTheme="minorEastAsia" w:hAnsiTheme="minorHAnsi" w:cstheme="minorBidi"/>
              <w:color w:val="auto"/>
              <w:szCs w:val="22"/>
            </w:rPr>
          </w:pPr>
          <w:hyperlink w:anchor="_Toc520724360" w:history="1">
            <w:r w:rsidR="0083633A" w:rsidRPr="0023061C">
              <w:rPr>
                <w:rStyle w:val="Hyperlink"/>
                <w14:scene3d>
                  <w14:camera w14:prst="orthographicFront"/>
                  <w14:lightRig w14:rig="threePt" w14:dir="t">
                    <w14:rot w14:lat="0" w14:lon="0" w14:rev="0"/>
                  </w14:lightRig>
                </w14:scene3d>
              </w:rPr>
              <w:t>2.5.2</w:t>
            </w:r>
            <w:r w:rsidR="0083633A" w:rsidRPr="0023061C">
              <w:rPr>
                <w:rStyle w:val="Hyperlink"/>
              </w:rPr>
              <w:t xml:space="preserve"> </w:t>
            </w:r>
            <w:r w:rsidR="00BC1EEB">
              <w:rPr>
                <w:rStyle w:val="Hyperlink"/>
              </w:rPr>
              <w:t xml:space="preserve">Modul </w:t>
            </w:r>
            <w:r w:rsidR="0083633A" w:rsidRPr="0023061C">
              <w:rPr>
                <w:rStyle w:val="Hyperlink"/>
              </w:rPr>
              <w:t>3b: Teilsystem Weiche</w:t>
            </w:r>
            <w:r w:rsidR="0083633A">
              <w:rPr>
                <w:webHidden/>
              </w:rPr>
              <w:tab/>
            </w:r>
            <w:r w:rsidR="0083633A">
              <w:rPr>
                <w:webHidden/>
              </w:rPr>
              <w:fldChar w:fldCharType="begin"/>
            </w:r>
            <w:r w:rsidR="0083633A">
              <w:rPr>
                <w:webHidden/>
              </w:rPr>
              <w:instrText xml:space="preserve"> PAGEREF _Toc520724360 \h </w:instrText>
            </w:r>
            <w:r w:rsidR="0083633A">
              <w:rPr>
                <w:webHidden/>
              </w:rPr>
            </w:r>
            <w:r w:rsidR="0083633A">
              <w:rPr>
                <w:webHidden/>
              </w:rPr>
              <w:fldChar w:fldCharType="separate"/>
            </w:r>
            <w:r w:rsidR="0083633A">
              <w:rPr>
                <w:webHidden/>
              </w:rPr>
              <w:t>22</w:t>
            </w:r>
            <w:r w:rsidR="0083633A">
              <w:rPr>
                <w:webHidden/>
              </w:rPr>
              <w:fldChar w:fldCharType="end"/>
            </w:r>
          </w:hyperlink>
        </w:p>
        <w:p w14:paraId="0BCDC84D" w14:textId="12459A4A" w:rsidR="0083633A" w:rsidRDefault="00496092">
          <w:pPr>
            <w:pStyle w:val="Verzeichnis3"/>
            <w:rPr>
              <w:rFonts w:asciiTheme="minorHAnsi" w:eastAsiaTheme="minorEastAsia" w:hAnsiTheme="minorHAnsi" w:cstheme="minorBidi"/>
              <w:color w:val="auto"/>
              <w:szCs w:val="22"/>
            </w:rPr>
          </w:pPr>
          <w:hyperlink w:anchor="_Toc520724361" w:history="1">
            <w:r w:rsidR="0083633A" w:rsidRPr="0023061C">
              <w:rPr>
                <w:rStyle w:val="Hyperlink"/>
                <w14:scene3d>
                  <w14:camera w14:prst="orthographicFront"/>
                  <w14:lightRig w14:rig="threePt" w14:dir="t">
                    <w14:rot w14:lat="0" w14:lon="0" w14:rev="0"/>
                  </w14:lightRig>
                </w14:scene3d>
              </w:rPr>
              <w:t>2.5.3</w:t>
            </w:r>
            <w:r w:rsidR="0083633A" w:rsidRPr="0023061C">
              <w:rPr>
                <w:rStyle w:val="Hyperlink"/>
              </w:rPr>
              <w:t xml:space="preserve"> </w:t>
            </w:r>
            <w:r w:rsidR="00BC1EEB">
              <w:rPr>
                <w:rStyle w:val="Hyperlink"/>
              </w:rPr>
              <w:t xml:space="preserve">Modul </w:t>
            </w:r>
            <w:r w:rsidR="0083633A" w:rsidRPr="0023061C">
              <w:rPr>
                <w:rStyle w:val="Hyperlink"/>
              </w:rPr>
              <w:t>3c: Teilsystem Achszählsystem</w:t>
            </w:r>
            <w:r w:rsidR="0083633A">
              <w:rPr>
                <w:webHidden/>
              </w:rPr>
              <w:tab/>
            </w:r>
            <w:r w:rsidR="0083633A">
              <w:rPr>
                <w:webHidden/>
              </w:rPr>
              <w:fldChar w:fldCharType="begin"/>
            </w:r>
            <w:r w:rsidR="0083633A">
              <w:rPr>
                <w:webHidden/>
              </w:rPr>
              <w:instrText xml:space="preserve"> PAGEREF _Toc520724361 \h </w:instrText>
            </w:r>
            <w:r w:rsidR="0083633A">
              <w:rPr>
                <w:webHidden/>
              </w:rPr>
            </w:r>
            <w:r w:rsidR="0083633A">
              <w:rPr>
                <w:webHidden/>
              </w:rPr>
              <w:fldChar w:fldCharType="separate"/>
            </w:r>
            <w:r w:rsidR="0083633A">
              <w:rPr>
                <w:webHidden/>
              </w:rPr>
              <w:t>24</w:t>
            </w:r>
            <w:r w:rsidR="0083633A">
              <w:rPr>
                <w:webHidden/>
              </w:rPr>
              <w:fldChar w:fldCharType="end"/>
            </w:r>
          </w:hyperlink>
        </w:p>
        <w:p w14:paraId="7089F688" w14:textId="133CCDD2" w:rsidR="0083633A" w:rsidRDefault="00496092">
          <w:pPr>
            <w:pStyle w:val="Verzeichnis3"/>
            <w:rPr>
              <w:rFonts w:asciiTheme="minorHAnsi" w:eastAsiaTheme="minorEastAsia" w:hAnsiTheme="minorHAnsi" w:cstheme="minorBidi"/>
              <w:color w:val="auto"/>
              <w:szCs w:val="22"/>
            </w:rPr>
          </w:pPr>
          <w:hyperlink w:anchor="_Toc520724362" w:history="1">
            <w:r w:rsidR="0083633A" w:rsidRPr="0023061C">
              <w:rPr>
                <w:rStyle w:val="Hyperlink"/>
                <w14:scene3d>
                  <w14:camera w14:prst="orthographicFront"/>
                  <w14:lightRig w14:rig="threePt" w14:dir="t">
                    <w14:rot w14:lat="0" w14:lon="0" w14:rev="0"/>
                  </w14:lightRig>
                </w14:scene3d>
              </w:rPr>
              <w:t>2.5.4</w:t>
            </w:r>
            <w:r w:rsidR="0083633A" w:rsidRPr="0023061C">
              <w:rPr>
                <w:rStyle w:val="Hyperlink"/>
              </w:rPr>
              <w:t xml:space="preserve"> </w:t>
            </w:r>
            <w:r w:rsidR="00922DB3">
              <w:rPr>
                <w:rStyle w:val="Hyperlink"/>
              </w:rPr>
              <w:t>Modul</w:t>
            </w:r>
            <w:r w:rsidR="00922DB3" w:rsidRPr="0023061C">
              <w:rPr>
                <w:rStyle w:val="Hyperlink"/>
              </w:rPr>
              <w:t xml:space="preserve"> </w:t>
            </w:r>
            <w:r w:rsidR="0083633A" w:rsidRPr="0023061C">
              <w:rPr>
                <w:rStyle w:val="Hyperlink"/>
              </w:rPr>
              <w:t>3d: E/A (Eingabe/Ausgabe Schnittstelle Bsp.: Schlüsselsperre)</w:t>
            </w:r>
            <w:r w:rsidR="0083633A">
              <w:rPr>
                <w:webHidden/>
              </w:rPr>
              <w:tab/>
            </w:r>
            <w:r w:rsidR="0083633A">
              <w:rPr>
                <w:webHidden/>
              </w:rPr>
              <w:fldChar w:fldCharType="begin"/>
            </w:r>
            <w:r w:rsidR="0083633A">
              <w:rPr>
                <w:webHidden/>
              </w:rPr>
              <w:instrText xml:space="preserve"> PAGEREF _Toc520724362 \h </w:instrText>
            </w:r>
            <w:r w:rsidR="0083633A">
              <w:rPr>
                <w:webHidden/>
              </w:rPr>
            </w:r>
            <w:r w:rsidR="0083633A">
              <w:rPr>
                <w:webHidden/>
              </w:rPr>
              <w:fldChar w:fldCharType="separate"/>
            </w:r>
            <w:r w:rsidR="0083633A">
              <w:rPr>
                <w:webHidden/>
              </w:rPr>
              <w:t>26</w:t>
            </w:r>
            <w:r w:rsidR="0083633A">
              <w:rPr>
                <w:webHidden/>
              </w:rPr>
              <w:fldChar w:fldCharType="end"/>
            </w:r>
          </w:hyperlink>
        </w:p>
        <w:p w14:paraId="77C3A0F6" w14:textId="1EB0A8F7" w:rsidR="0083633A" w:rsidRDefault="00496092">
          <w:pPr>
            <w:pStyle w:val="Verzeichnis2"/>
            <w:rPr>
              <w:rFonts w:asciiTheme="minorHAnsi" w:eastAsiaTheme="minorEastAsia" w:hAnsiTheme="minorHAnsi" w:cstheme="minorBidi"/>
              <w:color w:val="auto"/>
              <w:szCs w:val="22"/>
            </w:rPr>
          </w:pPr>
          <w:hyperlink w:anchor="_Toc520724363" w:history="1">
            <w:r w:rsidR="0083633A" w:rsidRPr="0023061C">
              <w:rPr>
                <w:rStyle w:val="Hyperlink"/>
              </w:rPr>
              <w:t xml:space="preserve">2.6 </w:t>
            </w:r>
            <w:r w:rsidR="00922DB3" w:rsidRPr="00922DB3">
              <w:rPr>
                <w:rStyle w:val="Hyperlink"/>
              </w:rPr>
              <w:t xml:space="preserve">Modul </w:t>
            </w:r>
            <w:r w:rsidR="0083633A" w:rsidRPr="0023061C">
              <w:rPr>
                <w:rStyle w:val="Hyperlink"/>
              </w:rPr>
              <w:t xml:space="preserve"> 4: Bahnübergänge (BÜSA)</w:t>
            </w:r>
            <w:r w:rsidR="0083633A">
              <w:rPr>
                <w:webHidden/>
              </w:rPr>
              <w:tab/>
            </w:r>
            <w:r w:rsidR="0083633A">
              <w:rPr>
                <w:webHidden/>
              </w:rPr>
              <w:fldChar w:fldCharType="begin"/>
            </w:r>
            <w:r w:rsidR="0083633A">
              <w:rPr>
                <w:webHidden/>
              </w:rPr>
              <w:instrText xml:space="preserve"> PAGEREF _Toc520724363 \h </w:instrText>
            </w:r>
            <w:r w:rsidR="0083633A">
              <w:rPr>
                <w:webHidden/>
              </w:rPr>
            </w:r>
            <w:r w:rsidR="0083633A">
              <w:rPr>
                <w:webHidden/>
              </w:rPr>
              <w:fldChar w:fldCharType="separate"/>
            </w:r>
            <w:r w:rsidR="0083633A">
              <w:rPr>
                <w:webHidden/>
              </w:rPr>
              <w:t>26</w:t>
            </w:r>
            <w:r w:rsidR="0083633A">
              <w:rPr>
                <w:webHidden/>
              </w:rPr>
              <w:fldChar w:fldCharType="end"/>
            </w:r>
          </w:hyperlink>
        </w:p>
        <w:p w14:paraId="2702EA64" w14:textId="7A4EBDA1" w:rsidR="0083633A" w:rsidRDefault="00496092">
          <w:pPr>
            <w:pStyle w:val="Verzeichnis2"/>
            <w:rPr>
              <w:rFonts w:asciiTheme="minorHAnsi" w:eastAsiaTheme="minorEastAsia" w:hAnsiTheme="minorHAnsi" w:cstheme="minorBidi"/>
              <w:color w:val="auto"/>
              <w:szCs w:val="22"/>
            </w:rPr>
          </w:pPr>
          <w:hyperlink w:anchor="_Toc520724364" w:history="1">
            <w:r w:rsidR="0083633A" w:rsidRPr="0023061C">
              <w:rPr>
                <w:rStyle w:val="Hyperlink"/>
              </w:rPr>
              <w:t xml:space="preserve">2.7 </w:t>
            </w:r>
            <w:r w:rsidR="00922DB3" w:rsidRPr="00922DB3">
              <w:rPr>
                <w:rStyle w:val="Hyperlink"/>
              </w:rPr>
              <w:t xml:space="preserve">Modul </w:t>
            </w:r>
            <w:r w:rsidR="0083633A" w:rsidRPr="0023061C">
              <w:rPr>
                <w:rStyle w:val="Hyperlink"/>
              </w:rPr>
              <w:t xml:space="preserve"> 5: iBS/DiB</w:t>
            </w:r>
            <w:r w:rsidR="0083633A">
              <w:rPr>
                <w:webHidden/>
              </w:rPr>
              <w:tab/>
            </w:r>
            <w:r w:rsidR="0083633A">
              <w:rPr>
                <w:webHidden/>
              </w:rPr>
              <w:fldChar w:fldCharType="begin"/>
            </w:r>
            <w:r w:rsidR="0083633A">
              <w:rPr>
                <w:webHidden/>
              </w:rPr>
              <w:instrText xml:space="preserve"> PAGEREF _Toc520724364 \h </w:instrText>
            </w:r>
            <w:r w:rsidR="0083633A">
              <w:rPr>
                <w:webHidden/>
              </w:rPr>
            </w:r>
            <w:r w:rsidR="0083633A">
              <w:rPr>
                <w:webHidden/>
              </w:rPr>
              <w:fldChar w:fldCharType="separate"/>
            </w:r>
            <w:r w:rsidR="0083633A">
              <w:rPr>
                <w:webHidden/>
              </w:rPr>
              <w:t>26</w:t>
            </w:r>
            <w:r w:rsidR="0083633A">
              <w:rPr>
                <w:webHidden/>
              </w:rPr>
              <w:fldChar w:fldCharType="end"/>
            </w:r>
          </w:hyperlink>
        </w:p>
        <w:p w14:paraId="35E6BCE5" w14:textId="39CDC8A4" w:rsidR="0083633A" w:rsidRDefault="00496092">
          <w:pPr>
            <w:pStyle w:val="Verzeichnis2"/>
            <w:rPr>
              <w:rFonts w:asciiTheme="minorHAnsi" w:eastAsiaTheme="minorEastAsia" w:hAnsiTheme="minorHAnsi" w:cstheme="minorBidi"/>
              <w:color w:val="auto"/>
              <w:szCs w:val="22"/>
            </w:rPr>
          </w:pPr>
          <w:hyperlink w:anchor="_Toc520724365" w:history="1">
            <w:r w:rsidR="0083633A" w:rsidRPr="0023061C">
              <w:rPr>
                <w:rStyle w:val="Hyperlink"/>
              </w:rPr>
              <w:t xml:space="preserve">2.8 </w:t>
            </w:r>
            <w:r w:rsidR="00922DB3" w:rsidRPr="00922DB3">
              <w:rPr>
                <w:rStyle w:val="Hyperlink"/>
              </w:rPr>
              <w:t xml:space="preserve">Modul </w:t>
            </w:r>
            <w:r w:rsidR="0083633A" w:rsidRPr="0023061C">
              <w:rPr>
                <w:rStyle w:val="Hyperlink"/>
              </w:rPr>
              <w:t xml:space="preserve"> 6: ETCS</w:t>
            </w:r>
            <w:r w:rsidR="0083633A">
              <w:rPr>
                <w:webHidden/>
              </w:rPr>
              <w:tab/>
            </w:r>
            <w:r w:rsidR="0083633A">
              <w:rPr>
                <w:webHidden/>
              </w:rPr>
              <w:fldChar w:fldCharType="begin"/>
            </w:r>
            <w:r w:rsidR="0083633A">
              <w:rPr>
                <w:webHidden/>
              </w:rPr>
              <w:instrText xml:space="preserve"> PAGEREF _Toc520724365 \h </w:instrText>
            </w:r>
            <w:r w:rsidR="0083633A">
              <w:rPr>
                <w:webHidden/>
              </w:rPr>
            </w:r>
            <w:r w:rsidR="0083633A">
              <w:rPr>
                <w:webHidden/>
              </w:rPr>
              <w:fldChar w:fldCharType="separate"/>
            </w:r>
            <w:r w:rsidR="0083633A">
              <w:rPr>
                <w:webHidden/>
              </w:rPr>
              <w:t>26</w:t>
            </w:r>
            <w:r w:rsidR="0083633A">
              <w:rPr>
                <w:webHidden/>
              </w:rPr>
              <w:fldChar w:fldCharType="end"/>
            </w:r>
          </w:hyperlink>
        </w:p>
        <w:p w14:paraId="6FE96A5D" w14:textId="26971EDC" w:rsidR="0083633A" w:rsidRDefault="00496092">
          <w:pPr>
            <w:pStyle w:val="Verzeichnis2"/>
            <w:rPr>
              <w:rFonts w:asciiTheme="minorHAnsi" w:eastAsiaTheme="minorEastAsia" w:hAnsiTheme="minorHAnsi" w:cstheme="minorBidi"/>
              <w:color w:val="auto"/>
              <w:szCs w:val="22"/>
            </w:rPr>
          </w:pPr>
          <w:hyperlink w:anchor="_Toc520724366" w:history="1">
            <w:r w:rsidR="0083633A" w:rsidRPr="0023061C">
              <w:rPr>
                <w:rStyle w:val="Hyperlink"/>
              </w:rPr>
              <w:t xml:space="preserve">2.9 </w:t>
            </w:r>
            <w:r w:rsidR="00922DB3" w:rsidRPr="00922DB3">
              <w:rPr>
                <w:rStyle w:val="Hyperlink"/>
              </w:rPr>
              <w:t xml:space="preserve">Modul </w:t>
            </w:r>
            <w:r w:rsidR="0083633A" w:rsidRPr="0023061C">
              <w:rPr>
                <w:rStyle w:val="Hyperlink"/>
              </w:rPr>
              <w:t xml:space="preserve"> 7: Zugsicherungssysteme</w:t>
            </w:r>
            <w:r w:rsidR="0083633A">
              <w:rPr>
                <w:webHidden/>
              </w:rPr>
              <w:tab/>
            </w:r>
            <w:r w:rsidR="0083633A">
              <w:rPr>
                <w:webHidden/>
              </w:rPr>
              <w:fldChar w:fldCharType="begin"/>
            </w:r>
            <w:r w:rsidR="0083633A">
              <w:rPr>
                <w:webHidden/>
              </w:rPr>
              <w:instrText xml:space="preserve"> PAGEREF _Toc520724366 \h </w:instrText>
            </w:r>
            <w:r w:rsidR="0083633A">
              <w:rPr>
                <w:webHidden/>
              </w:rPr>
            </w:r>
            <w:r w:rsidR="0083633A">
              <w:rPr>
                <w:webHidden/>
              </w:rPr>
              <w:fldChar w:fldCharType="separate"/>
            </w:r>
            <w:r w:rsidR="0083633A">
              <w:rPr>
                <w:webHidden/>
              </w:rPr>
              <w:t>26</w:t>
            </w:r>
            <w:r w:rsidR="0083633A">
              <w:rPr>
                <w:webHidden/>
              </w:rPr>
              <w:fldChar w:fldCharType="end"/>
            </w:r>
          </w:hyperlink>
        </w:p>
        <w:p w14:paraId="68A2756F" w14:textId="0E87AB40" w:rsidR="0083633A" w:rsidRDefault="00496092">
          <w:pPr>
            <w:pStyle w:val="Verzeichnis2"/>
            <w:rPr>
              <w:rFonts w:asciiTheme="minorHAnsi" w:eastAsiaTheme="minorEastAsia" w:hAnsiTheme="minorHAnsi" w:cstheme="minorBidi"/>
              <w:color w:val="auto"/>
              <w:szCs w:val="22"/>
            </w:rPr>
          </w:pPr>
          <w:hyperlink w:anchor="_Toc520724367" w:history="1">
            <w:r w:rsidR="0083633A" w:rsidRPr="0023061C">
              <w:rPr>
                <w:rStyle w:val="Hyperlink"/>
                <w:lang w:val="en-US"/>
              </w:rPr>
              <w:t xml:space="preserve">2.10 </w:t>
            </w:r>
            <w:r w:rsidR="00922DB3" w:rsidRPr="00922DB3">
              <w:rPr>
                <w:rStyle w:val="Hyperlink"/>
                <w:lang w:val="en-US"/>
              </w:rPr>
              <w:t xml:space="preserve">Modul </w:t>
            </w:r>
            <w:r w:rsidR="0083633A" w:rsidRPr="0023061C">
              <w:rPr>
                <w:rStyle w:val="Hyperlink"/>
                <w:lang w:val="en-US"/>
              </w:rPr>
              <w:t xml:space="preserve"> 8: IT-Security / VPN-LST Gateway / LST-IT Sicherheisgateway</w:t>
            </w:r>
            <w:r w:rsidR="0083633A">
              <w:rPr>
                <w:webHidden/>
              </w:rPr>
              <w:tab/>
            </w:r>
            <w:r w:rsidR="0083633A">
              <w:rPr>
                <w:webHidden/>
              </w:rPr>
              <w:fldChar w:fldCharType="begin"/>
            </w:r>
            <w:r w:rsidR="0083633A">
              <w:rPr>
                <w:webHidden/>
              </w:rPr>
              <w:instrText xml:space="preserve"> PAGEREF _Toc520724367 \h </w:instrText>
            </w:r>
            <w:r w:rsidR="0083633A">
              <w:rPr>
                <w:webHidden/>
              </w:rPr>
            </w:r>
            <w:r w:rsidR="0083633A">
              <w:rPr>
                <w:webHidden/>
              </w:rPr>
              <w:fldChar w:fldCharType="separate"/>
            </w:r>
            <w:r w:rsidR="0083633A">
              <w:rPr>
                <w:webHidden/>
              </w:rPr>
              <w:t>27</w:t>
            </w:r>
            <w:r w:rsidR="0083633A">
              <w:rPr>
                <w:webHidden/>
              </w:rPr>
              <w:fldChar w:fldCharType="end"/>
            </w:r>
          </w:hyperlink>
        </w:p>
        <w:p w14:paraId="1ADF83F7" w14:textId="05C17B1D" w:rsidR="0083633A" w:rsidRDefault="00496092">
          <w:pPr>
            <w:pStyle w:val="Verzeichnis2"/>
            <w:rPr>
              <w:rFonts w:asciiTheme="minorHAnsi" w:eastAsiaTheme="minorEastAsia" w:hAnsiTheme="minorHAnsi" w:cstheme="minorBidi"/>
              <w:color w:val="auto"/>
              <w:szCs w:val="22"/>
            </w:rPr>
          </w:pPr>
          <w:hyperlink w:anchor="_Toc520724373" w:history="1">
            <w:r w:rsidR="0083633A" w:rsidRPr="0023061C">
              <w:rPr>
                <w:rStyle w:val="Hyperlink"/>
                <w:lang w:val="en-US"/>
              </w:rPr>
              <w:t xml:space="preserve">2.11 </w:t>
            </w:r>
            <w:r w:rsidR="00922DB3" w:rsidRPr="00922DB3">
              <w:rPr>
                <w:rStyle w:val="Hyperlink"/>
                <w:lang w:val="en-US"/>
              </w:rPr>
              <w:t xml:space="preserve">Modul </w:t>
            </w:r>
            <w:r w:rsidR="0083633A" w:rsidRPr="0023061C">
              <w:rPr>
                <w:rStyle w:val="Hyperlink"/>
                <w:lang w:val="en-US"/>
              </w:rPr>
              <w:t xml:space="preserve"> 9: MDM</w:t>
            </w:r>
            <w:r w:rsidR="0083633A">
              <w:rPr>
                <w:webHidden/>
              </w:rPr>
              <w:tab/>
            </w:r>
            <w:r w:rsidR="0083633A">
              <w:rPr>
                <w:webHidden/>
              </w:rPr>
              <w:fldChar w:fldCharType="begin"/>
            </w:r>
            <w:r w:rsidR="0083633A">
              <w:rPr>
                <w:webHidden/>
              </w:rPr>
              <w:instrText xml:space="preserve"> PAGEREF _Toc520724373 \h </w:instrText>
            </w:r>
            <w:r w:rsidR="0083633A">
              <w:rPr>
                <w:webHidden/>
              </w:rPr>
            </w:r>
            <w:r w:rsidR="0083633A">
              <w:rPr>
                <w:webHidden/>
              </w:rPr>
              <w:fldChar w:fldCharType="separate"/>
            </w:r>
            <w:r w:rsidR="0083633A">
              <w:rPr>
                <w:webHidden/>
              </w:rPr>
              <w:t>29</w:t>
            </w:r>
            <w:r w:rsidR="0083633A">
              <w:rPr>
                <w:webHidden/>
              </w:rPr>
              <w:fldChar w:fldCharType="end"/>
            </w:r>
          </w:hyperlink>
        </w:p>
        <w:p w14:paraId="3431E9E6" w14:textId="6A9CB83C" w:rsidR="0083633A" w:rsidRDefault="00496092">
          <w:pPr>
            <w:pStyle w:val="Verzeichnis2"/>
            <w:rPr>
              <w:rFonts w:asciiTheme="minorHAnsi" w:eastAsiaTheme="minorEastAsia" w:hAnsiTheme="minorHAnsi" w:cstheme="minorBidi"/>
              <w:color w:val="auto"/>
              <w:szCs w:val="22"/>
            </w:rPr>
          </w:pPr>
          <w:hyperlink w:anchor="_Toc520724379" w:history="1">
            <w:r w:rsidR="0083633A" w:rsidRPr="0023061C">
              <w:rPr>
                <w:rStyle w:val="Hyperlink"/>
              </w:rPr>
              <w:t xml:space="preserve">2.12 </w:t>
            </w:r>
            <w:r w:rsidR="00922DB3" w:rsidRPr="00922DB3">
              <w:rPr>
                <w:rStyle w:val="Hyperlink"/>
              </w:rPr>
              <w:t xml:space="preserve">Modul </w:t>
            </w:r>
            <w:r w:rsidR="0083633A" w:rsidRPr="0023061C">
              <w:rPr>
                <w:rStyle w:val="Hyperlink"/>
              </w:rPr>
              <w:t xml:space="preserve"> X: Blockanpassung zu Nachbarstellwerken</w:t>
            </w:r>
            <w:r w:rsidR="0083633A">
              <w:rPr>
                <w:webHidden/>
              </w:rPr>
              <w:tab/>
            </w:r>
            <w:r w:rsidR="0083633A">
              <w:rPr>
                <w:webHidden/>
              </w:rPr>
              <w:fldChar w:fldCharType="begin"/>
            </w:r>
            <w:r w:rsidR="0083633A">
              <w:rPr>
                <w:webHidden/>
              </w:rPr>
              <w:instrText xml:space="preserve"> PAGEREF _Toc520724379 \h </w:instrText>
            </w:r>
            <w:r w:rsidR="0083633A">
              <w:rPr>
                <w:webHidden/>
              </w:rPr>
            </w:r>
            <w:r w:rsidR="0083633A">
              <w:rPr>
                <w:webHidden/>
              </w:rPr>
              <w:fldChar w:fldCharType="separate"/>
            </w:r>
            <w:r w:rsidR="0083633A">
              <w:rPr>
                <w:webHidden/>
              </w:rPr>
              <w:t>31</w:t>
            </w:r>
            <w:r w:rsidR="0083633A">
              <w:rPr>
                <w:webHidden/>
              </w:rPr>
              <w:fldChar w:fldCharType="end"/>
            </w:r>
          </w:hyperlink>
        </w:p>
        <w:p w14:paraId="4FC33F6A" w14:textId="1954D88D" w:rsidR="0083633A" w:rsidRDefault="00496092">
          <w:pPr>
            <w:pStyle w:val="Verzeichnis2"/>
            <w:rPr>
              <w:rFonts w:asciiTheme="minorHAnsi" w:eastAsiaTheme="minorEastAsia" w:hAnsiTheme="minorHAnsi" w:cstheme="minorBidi"/>
              <w:color w:val="auto"/>
              <w:szCs w:val="22"/>
            </w:rPr>
          </w:pPr>
          <w:hyperlink w:anchor="_Toc520724385" w:history="1">
            <w:r w:rsidR="0083633A" w:rsidRPr="0023061C">
              <w:rPr>
                <w:rStyle w:val="Hyperlink"/>
              </w:rPr>
              <w:t xml:space="preserve">2.13 </w:t>
            </w:r>
            <w:r w:rsidR="00922DB3" w:rsidRPr="00922DB3">
              <w:rPr>
                <w:rStyle w:val="Hyperlink"/>
              </w:rPr>
              <w:t xml:space="preserve">Modul </w:t>
            </w:r>
            <w:r w:rsidR="0083633A" w:rsidRPr="0023061C">
              <w:rPr>
                <w:rStyle w:val="Hyperlink"/>
              </w:rPr>
              <w:t xml:space="preserve"> SI: Systemintegration</w:t>
            </w:r>
            <w:r w:rsidR="0083633A">
              <w:rPr>
                <w:webHidden/>
              </w:rPr>
              <w:tab/>
            </w:r>
            <w:r w:rsidR="0083633A">
              <w:rPr>
                <w:webHidden/>
              </w:rPr>
              <w:fldChar w:fldCharType="begin"/>
            </w:r>
            <w:r w:rsidR="0083633A">
              <w:rPr>
                <w:webHidden/>
              </w:rPr>
              <w:instrText xml:space="preserve"> PAGEREF _Toc520724385 \h </w:instrText>
            </w:r>
            <w:r w:rsidR="0083633A">
              <w:rPr>
                <w:webHidden/>
              </w:rPr>
            </w:r>
            <w:r w:rsidR="0083633A">
              <w:rPr>
                <w:webHidden/>
              </w:rPr>
              <w:fldChar w:fldCharType="separate"/>
            </w:r>
            <w:r w:rsidR="0083633A">
              <w:rPr>
                <w:webHidden/>
              </w:rPr>
              <w:t>33</w:t>
            </w:r>
            <w:r w:rsidR="0083633A">
              <w:rPr>
                <w:webHidden/>
              </w:rPr>
              <w:fldChar w:fldCharType="end"/>
            </w:r>
          </w:hyperlink>
        </w:p>
        <w:p w14:paraId="340B65AC" w14:textId="6FA69727" w:rsidR="0083633A" w:rsidRDefault="00496092">
          <w:pPr>
            <w:pStyle w:val="Verzeichnis1"/>
            <w:rPr>
              <w:rFonts w:asciiTheme="minorHAnsi" w:eastAsiaTheme="minorEastAsia" w:hAnsiTheme="minorHAnsi" w:cstheme="minorBidi"/>
              <w:b w:val="0"/>
              <w:color w:val="auto"/>
              <w:szCs w:val="22"/>
            </w:rPr>
          </w:pPr>
          <w:hyperlink w:anchor="_Toc520724388" w:history="1">
            <w:r w:rsidR="0083633A" w:rsidRPr="0023061C">
              <w:rPr>
                <w:rStyle w:val="Hyperlink"/>
                <w:lang w:val="en-US"/>
              </w:rPr>
              <w:t>3</w:t>
            </w:r>
            <w:r w:rsidR="0083633A" w:rsidRPr="0023061C">
              <w:rPr>
                <w:rStyle w:val="Hyperlink"/>
              </w:rPr>
              <w:t xml:space="preserve"> Abkürzungsverzeichnis</w:t>
            </w:r>
            <w:r w:rsidR="0083633A">
              <w:rPr>
                <w:webHidden/>
              </w:rPr>
              <w:tab/>
            </w:r>
            <w:r w:rsidR="0083633A">
              <w:rPr>
                <w:webHidden/>
              </w:rPr>
              <w:fldChar w:fldCharType="begin"/>
            </w:r>
            <w:r w:rsidR="0083633A">
              <w:rPr>
                <w:webHidden/>
              </w:rPr>
              <w:instrText xml:space="preserve"> PAGEREF _Toc520724388 \h </w:instrText>
            </w:r>
            <w:r w:rsidR="0083633A">
              <w:rPr>
                <w:webHidden/>
              </w:rPr>
            </w:r>
            <w:r w:rsidR="0083633A">
              <w:rPr>
                <w:webHidden/>
              </w:rPr>
              <w:fldChar w:fldCharType="separate"/>
            </w:r>
            <w:r w:rsidR="0083633A">
              <w:rPr>
                <w:webHidden/>
              </w:rPr>
              <w:t>34</w:t>
            </w:r>
            <w:r w:rsidR="0083633A">
              <w:rPr>
                <w:webHidden/>
              </w:rPr>
              <w:fldChar w:fldCharType="end"/>
            </w:r>
          </w:hyperlink>
        </w:p>
        <w:p w14:paraId="34483647" w14:textId="320BEAFC" w:rsidR="0083633A" w:rsidRDefault="00496092">
          <w:pPr>
            <w:pStyle w:val="Verzeichnis1"/>
            <w:rPr>
              <w:rFonts w:asciiTheme="minorHAnsi" w:eastAsiaTheme="minorEastAsia" w:hAnsiTheme="minorHAnsi" w:cstheme="minorBidi"/>
              <w:b w:val="0"/>
              <w:color w:val="auto"/>
              <w:szCs w:val="22"/>
            </w:rPr>
          </w:pPr>
          <w:hyperlink w:anchor="_Toc520724389" w:history="1">
            <w:r w:rsidR="0083633A" w:rsidRPr="0023061C">
              <w:rPr>
                <w:rStyle w:val="Hyperlink"/>
              </w:rPr>
              <w:t>4 Anhang</w:t>
            </w:r>
            <w:r w:rsidR="0083633A">
              <w:rPr>
                <w:webHidden/>
              </w:rPr>
              <w:tab/>
            </w:r>
            <w:r w:rsidR="0083633A">
              <w:rPr>
                <w:webHidden/>
              </w:rPr>
              <w:fldChar w:fldCharType="begin"/>
            </w:r>
            <w:r w:rsidR="0083633A">
              <w:rPr>
                <w:webHidden/>
              </w:rPr>
              <w:instrText xml:space="preserve"> PAGEREF _Toc520724389 \h </w:instrText>
            </w:r>
            <w:r w:rsidR="0083633A">
              <w:rPr>
                <w:webHidden/>
              </w:rPr>
            </w:r>
            <w:r w:rsidR="0083633A">
              <w:rPr>
                <w:webHidden/>
              </w:rPr>
              <w:fldChar w:fldCharType="separate"/>
            </w:r>
            <w:r w:rsidR="0083633A">
              <w:rPr>
                <w:webHidden/>
              </w:rPr>
              <w:t>35</w:t>
            </w:r>
            <w:r w:rsidR="0083633A">
              <w:rPr>
                <w:webHidden/>
              </w:rPr>
              <w:fldChar w:fldCharType="end"/>
            </w:r>
          </w:hyperlink>
        </w:p>
        <w:p w14:paraId="51571483" w14:textId="67044B46" w:rsidR="0083633A" w:rsidRDefault="00496092">
          <w:pPr>
            <w:pStyle w:val="Verzeichnis2"/>
            <w:rPr>
              <w:rFonts w:asciiTheme="minorHAnsi" w:eastAsiaTheme="minorEastAsia" w:hAnsiTheme="minorHAnsi" w:cstheme="minorBidi"/>
              <w:color w:val="auto"/>
              <w:szCs w:val="22"/>
            </w:rPr>
          </w:pPr>
          <w:hyperlink w:anchor="_Toc520724390" w:history="1">
            <w:r w:rsidR="0083633A" w:rsidRPr="0023061C">
              <w:rPr>
                <w:rStyle w:val="Hyperlink"/>
              </w:rPr>
              <w:t xml:space="preserve">4.1 </w:t>
            </w:r>
            <w:r w:rsidR="00922DB3" w:rsidRPr="00922DB3">
              <w:rPr>
                <w:rStyle w:val="Hyperlink"/>
              </w:rPr>
              <w:t>Modul</w:t>
            </w:r>
            <w:r w:rsidR="0083633A" w:rsidRPr="0023061C">
              <w:rPr>
                <w:rStyle w:val="Hyperlink"/>
              </w:rPr>
              <w:t>struktur DSTW</w:t>
            </w:r>
            <w:r w:rsidR="0083633A">
              <w:rPr>
                <w:webHidden/>
              </w:rPr>
              <w:tab/>
            </w:r>
            <w:r w:rsidR="0083633A">
              <w:rPr>
                <w:webHidden/>
              </w:rPr>
              <w:fldChar w:fldCharType="begin"/>
            </w:r>
            <w:r w:rsidR="0083633A">
              <w:rPr>
                <w:webHidden/>
              </w:rPr>
              <w:instrText xml:space="preserve"> PAGEREF _Toc520724390 \h </w:instrText>
            </w:r>
            <w:r w:rsidR="0083633A">
              <w:rPr>
                <w:webHidden/>
              </w:rPr>
            </w:r>
            <w:r w:rsidR="0083633A">
              <w:rPr>
                <w:webHidden/>
              </w:rPr>
              <w:fldChar w:fldCharType="separate"/>
            </w:r>
            <w:r w:rsidR="0083633A">
              <w:rPr>
                <w:webHidden/>
              </w:rPr>
              <w:t>35</w:t>
            </w:r>
            <w:r w:rsidR="0083633A">
              <w:rPr>
                <w:webHidden/>
              </w:rPr>
              <w:fldChar w:fldCharType="end"/>
            </w:r>
          </w:hyperlink>
        </w:p>
        <w:p w14:paraId="14BAD3D0" w14:textId="4E71F642" w:rsidR="0083633A" w:rsidRDefault="00496092">
          <w:pPr>
            <w:pStyle w:val="Verzeichnis2"/>
            <w:rPr>
              <w:rFonts w:asciiTheme="minorHAnsi" w:eastAsiaTheme="minorEastAsia" w:hAnsiTheme="minorHAnsi" w:cstheme="minorBidi"/>
              <w:color w:val="auto"/>
              <w:szCs w:val="22"/>
            </w:rPr>
          </w:pPr>
          <w:hyperlink w:anchor="_Toc520724391" w:history="1">
            <w:r w:rsidR="0083633A" w:rsidRPr="0023061C">
              <w:rPr>
                <w:rStyle w:val="Hyperlink"/>
              </w:rPr>
              <w:t>4.2 Rahmenbedingungen RAMS</w:t>
            </w:r>
            <w:r w:rsidR="0083633A">
              <w:rPr>
                <w:webHidden/>
              </w:rPr>
              <w:tab/>
            </w:r>
            <w:r w:rsidR="0083633A">
              <w:rPr>
                <w:webHidden/>
              </w:rPr>
              <w:fldChar w:fldCharType="begin"/>
            </w:r>
            <w:r w:rsidR="0083633A">
              <w:rPr>
                <w:webHidden/>
              </w:rPr>
              <w:instrText xml:space="preserve"> PAGEREF _Toc520724391 \h </w:instrText>
            </w:r>
            <w:r w:rsidR="0083633A">
              <w:rPr>
                <w:webHidden/>
              </w:rPr>
            </w:r>
            <w:r w:rsidR="0083633A">
              <w:rPr>
                <w:webHidden/>
              </w:rPr>
              <w:fldChar w:fldCharType="separate"/>
            </w:r>
            <w:r w:rsidR="0083633A">
              <w:rPr>
                <w:webHidden/>
              </w:rPr>
              <w:t>36</w:t>
            </w:r>
            <w:r w:rsidR="0083633A">
              <w:rPr>
                <w:webHidden/>
              </w:rPr>
              <w:fldChar w:fldCharType="end"/>
            </w:r>
          </w:hyperlink>
        </w:p>
        <w:p w14:paraId="5E5C8D74" w14:textId="5BC312DB" w:rsidR="0083633A" w:rsidRDefault="00496092">
          <w:pPr>
            <w:pStyle w:val="Verzeichnis2"/>
            <w:rPr>
              <w:rFonts w:asciiTheme="minorHAnsi" w:eastAsiaTheme="minorEastAsia" w:hAnsiTheme="minorHAnsi" w:cstheme="minorBidi"/>
              <w:color w:val="auto"/>
              <w:szCs w:val="22"/>
            </w:rPr>
          </w:pPr>
          <w:hyperlink w:anchor="_Toc520724392" w:history="1">
            <w:r w:rsidR="0083633A" w:rsidRPr="0023061C">
              <w:rPr>
                <w:rStyle w:val="Hyperlink"/>
              </w:rPr>
              <w:t>4.3 Mustervorlage für die Referenzen</w:t>
            </w:r>
            <w:r w:rsidR="0083633A">
              <w:rPr>
                <w:webHidden/>
              </w:rPr>
              <w:tab/>
            </w:r>
            <w:r w:rsidR="0083633A">
              <w:rPr>
                <w:webHidden/>
              </w:rPr>
              <w:fldChar w:fldCharType="begin"/>
            </w:r>
            <w:r w:rsidR="0083633A">
              <w:rPr>
                <w:webHidden/>
              </w:rPr>
              <w:instrText xml:space="preserve"> PAGEREF _Toc520724392 \h </w:instrText>
            </w:r>
            <w:r w:rsidR="0083633A">
              <w:rPr>
                <w:webHidden/>
              </w:rPr>
            </w:r>
            <w:r w:rsidR="0083633A">
              <w:rPr>
                <w:webHidden/>
              </w:rPr>
              <w:fldChar w:fldCharType="separate"/>
            </w:r>
            <w:r w:rsidR="0083633A">
              <w:rPr>
                <w:webHidden/>
              </w:rPr>
              <w:t>37</w:t>
            </w:r>
            <w:r w:rsidR="0083633A">
              <w:rPr>
                <w:webHidden/>
              </w:rPr>
              <w:fldChar w:fldCharType="end"/>
            </w:r>
          </w:hyperlink>
        </w:p>
        <w:p w14:paraId="2ADD872D" w14:textId="04F0B95A" w:rsidR="006F5F58" w:rsidRDefault="006F5F58">
          <w:r w:rsidRPr="00E370F0">
            <w:rPr>
              <w:b/>
              <w:bCs/>
            </w:rPr>
            <w:fldChar w:fldCharType="end"/>
          </w:r>
        </w:p>
      </w:sdtContent>
    </w:sdt>
    <w:p w14:paraId="0F979BFF" w14:textId="77777777" w:rsidR="00AC4DF7" w:rsidRDefault="00AC4DF7">
      <w:pPr>
        <w:pStyle w:val="Textkrper"/>
        <w:jc w:val="right"/>
        <w:rPr>
          <w:rFonts w:cs="Arial"/>
          <w:sz w:val="20"/>
        </w:rPr>
      </w:pPr>
    </w:p>
    <w:p w14:paraId="46484686" w14:textId="77777777" w:rsidR="00AC4DF7" w:rsidRDefault="00AC4DF7" w:rsidP="003266D5">
      <w:pPr>
        <w:pStyle w:val="berschrift1"/>
      </w:pPr>
      <w:bookmarkStart w:id="3" w:name="_Toc520724320"/>
      <w:r w:rsidRPr="00207CC6">
        <w:lastRenderedPageBreak/>
        <w:t>Allgemein</w:t>
      </w:r>
      <w:r w:rsidR="008511F2">
        <w:t>e</w:t>
      </w:r>
      <w:r w:rsidR="00E806FC">
        <w:t>r Teil</w:t>
      </w:r>
      <w:bookmarkEnd w:id="3"/>
    </w:p>
    <w:p w14:paraId="5DC6680E" w14:textId="77777777" w:rsidR="00036F9B" w:rsidRPr="00897F56" w:rsidRDefault="00036F9B" w:rsidP="005B5DF6">
      <w:pPr>
        <w:pStyle w:val="berschrift2"/>
        <w:rPr>
          <w:sz w:val="20"/>
        </w:rPr>
      </w:pPr>
      <w:bookmarkStart w:id="4" w:name="_Toc520724321"/>
      <w:r w:rsidRPr="00EC54FD">
        <w:t xml:space="preserve">Technische Angaben zum Produktbereich </w:t>
      </w:r>
      <w:r>
        <w:t>DLST</w:t>
      </w:r>
      <w:r w:rsidRPr="00EC54FD">
        <w:t xml:space="preserve"> </w:t>
      </w:r>
      <w:r w:rsidR="00E370F0">
        <w:t>bzw. EULYNX</w:t>
      </w:r>
      <w:bookmarkEnd w:id="4"/>
      <w:r w:rsidR="00E806FC">
        <w:t xml:space="preserve"> </w:t>
      </w:r>
    </w:p>
    <w:p w14:paraId="1F92D813" w14:textId="77777777" w:rsidR="00036F9B" w:rsidRPr="00EC54FD" w:rsidRDefault="00036F9B" w:rsidP="00036F9B">
      <w:pPr>
        <w:pStyle w:val="Listenabsatz"/>
        <w:ind w:left="792"/>
        <w:rPr>
          <w:rFonts w:cs="Arial"/>
          <w:b/>
          <w:sz w:val="20"/>
        </w:rPr>
      </w:pPr>
    </w:p>
    <w:p w14:paraId="5F781576" w14:textId="798FAA6E" w:rsidR="002738A1" w:rsidRDefault="00EB5281" w:rsidP="00121745">
      <w:pPr>
        <w:pStyle w:val="Listenabsatz"/>
        <w:ind w:left="360"/>
        <w:rPr>
          <w:rFonts w:cs="Arial"/>
          <w:sz w:val="20"/>
        </w:rPr>
      </w:pPr>
      <w:r>
        <w:rPr>
          <w:rFonts w:cs="Arial"/>
          <w:sz w:val="20"/>
        </w:rPr>
        <w:t>Ziel di</w:t>
      </w:r>
      <w:r w:rsidR="00D473BC">
        <w:rPr>
          <w:rFonts w:cs="Arial"/>
          <w:sz w:val="20"/>
        </w:rPr>
        <w:t>eses Abschnittes ist</w:t>
      </w:r>
      <w:r w:rsidR="00F10FD0">
        <w:rPr>
          <w:rFonts w:cs="Arial"/>
          <w:sz w:val="20"/>
        </w:rPr>
        <w:t xml:space="preserve"> es</w:t>
      </w:r>
      <w:r w:rsidR="00D473BC">
        <w:rPr>
          <w:rFonts w:cs="Arial"/>
          <w:sz w:val="20"/>
        </w:rPr>
        <w:t>,</w:t>
      </w:r>
      <w:r>
        <w:rPr>
          <w:rFonts w:cs="Arial"/>
          <w:sz w:val="20"/>
        </w:rPr>
        <w:t xml:space="preserve"> Produkte aus dem Produktportfolio zu identifizieren, welche im Bereich der Digitalen Leit- und Sicherungstechnik im Bahnumfeld relevant sein könnten</w:t>
      </w:r>
      <w:r w:rsidR="00121745">
        <w:rPr>
          <w:rFonts w:cs="Arial"/>
          <w:sz w:val="20"/>
        </w:rPr>
        <w:t>.</w:t>
      </w:r>
      <w:r>
        <w:rPr>
          <w:rFonts w:cs="Arial"/>
          <w:sz w:val="20"/>
        </w:rPr>
        <w:t xml:space="preserve"> Dies können P</w:t>
      </w:r>
      <w:r w:rsidR="00F10FD0">
        <w:rPr>
          <w:rFonts w:cs="Arial"/>
          <w:sz w:val="20"/>
        </w:rPr>
        <w:t>rodukte aus dem Bahnumfeld sein. A</w:t>
      </w:r>
      <w:r>
        <w:rPr>
          <w:rFonts w:cs="Arial"/>
          <w:sz w:val="20"/>
        </w:rPr>
        <w:t>ber auch Produkte aus andere</w:t>
      </w:r>
      <w:r w:rsidR="00031B8A">
        <w:rPr>
          <w:rFonts w:cs="Arial"/>
          <w:sz w:val="20"/>
        </w:rPr>
        <w:t>n</w:t>
      </w:r>
      <w:r>
        <w:rPr>
          <w:rFonts w:cs="Arial"/>
          <w:sz w:val="20"/>
        </w:rPr>
        <w:t xml:space="preserve"> Industriezweigen, </w:t>
      </w:r>
      <w:r w:rsidR="00F10FD0">
        <w:rPr>
          <w:rFonts w:cs="Arial"/>
          <w:sz w:val="20"/>
        </w:rPr>
        <w:t>können in</w:t>
      </w:r>
      <w:r>
        <w:rPr>
          <w:rFonts w:cs="Arial"/>
          <w:sz w:val="20"/>
        </w:rPr>
        <w:t xml:space="preserve"> der Digitalen Leit- und Sicherungstechnik weiterentwickelt und </w:t>
      </w:r>
      <w:r w:rsidR="00F10FD0">
        <w:rPr>
          <w:rFonts w:cs="Arial"/>
          <w:sz w:val="20"/>
        </w:rPr>
        <w:t>eingesetzt werde</w:t>
      </w:r>
      <w:r w:rsidR="00031B8A">
        <w:rPr>
          <w:rFonts w:cs="Arial"/>
          <w:sz w:val="20"/>
        </w:rPr>
        <w:t>n</w:t>
      </w:r>
      <w:r w:rsidR="002A6F1F">
        <w:rPr>
          <w:rFonts w:cs="Arial"/>
          <w:sz w:val="20"/>
        </w:rPr>
        <w:t xml:space="preserve">. </w:t>
      </w:r>
    </w:p>
    <w:p w14:paraId="1CDC316D" w14:textId="13784868" w:rsidR="002A6F1F" w:rsidRPr="00121745" w:rsidRDefault="002A6F1F" w:rsidP="00121745">
      <w:pPr>
        <w:pStyle w:val="Listenabsatz"/>
        <w:ind w:left="360"/>
        <w:rPr>
          <w:rFonts w:cs="Arial"/>
          <w:sz w:val="20"/>
        </w:rPr>
      </w:pPr>
      <w:r>
        <w:rPr>
          <w:rFonts w:cs="Arial"/>
          <w:sz w:val="20"/>
        </w:rPr>
        <w:t xml:space="preserve">Es soll die Strategie aufgezeigt werden, </w:t>
      </w:r>
      <w:r w:rsidR="00F10FD0">
        <w:rPr>
          <w:rFonts w:cs="Arial"/>
          <w:sz w:val="20"/>
        </w:rPr>
        <w:t>wie aus diesen Produkten</w:t>
      </w:r>
      <w:r>
        <w:rPr>
          <w:rFonts w:cs="Arial"/>
          <w:sz w:val="20"/>
        </w:rPr>
        <w:t xml:space="preserve"> ein Produktpo</w:t>
      </w:r>
      <w:r w:rsidR="00F10FD0">
        <w:rPr>
          <w:rFonts w:cs="Arial"/>
          <w:sz w:val="20"/>
        </w:rPr>
        <w:t>rtfolio aufgebaut wird</w:t>
      </w:r>
      <w:r w:rsidR="007A35B7">
        <w:rPr>
          <w:rFonts w:cs="Arial"/>
          <w:sz w:val="20"/>
        </w:rPr>
        <w:t>.</w:t>
      </w:r>
    </w:p>
    <w:p w14:paraId="4660E91B" w14:textId="2C5ECA3B" w:rsidR="001B6895" w:rsidRDefault="001B6895" w:rsidP="008352D2">
      <w:pPr>
        <w:pStyle w:val="berschrift3"/>
      </w:pPr>
      <w:bookmarkStart w:id="5" w:name="_Toc517681274"/>
      <w:bookmarkStart w:id="6" w:name="_Toc517681674"/>
      <w:bookmarkStart w:id="7" w:name="_Toc517783360"/>
      <w:bookmarkStart w:id="8" w:name="_Toc517797838"/>
      <w:bookmarkStart w:id="9" w:name="_Toc518646389"/>
      <w:bookmarkStart w:id="10" w:name="_Toc518646484"/>
      <w:bookmarkStart w:id="11" w:name="_Toc518661940"/>
      <w:bookmarkStart w:id="12" w:name="_Toc520724322"/>
      <w:r>
        <w:t>Produkte</w:t>
      </w:r>
      <w:r w:rsidR="00D473BC">
        <w:t xml:space="preserve"> aus dem Umfeld der Leit</w:t>
      </w:r>
      <w:r w:rsidR="001A606C">
        <w:t>-</w:t>
      </w:r>
      <w:r w:rsidR="00D473BC">
        <w:t xml:space="preserve"> und Sicherungstechnik</w:t>
      </w:r>
      <w:bookmarkEnd w:id="5"/>
      <w:bookmarkEnd w:id="6"/>
      <w:bookmarkEnd w:id="7"/>
      <w:bookmarkEnd w:id="8"/>
      <w:bookmarkEnd w:id="9"/>
      <w:bookmarkEnd w:id="10"/>
      <w:bookmarkEnd w:id="11"/>
      <w:bookmarkEnd w:id="12"/>
    </w:p>
    <w:p w14:paraId="0EDB87BB" w14:textId="77777777" w:rsidR="001B6895" w:rsidRPr="001B6895" w:rsidRDefault="002A6F1F" w:rsidP="001B6895">
      <w:pPr>
        <w:pStyle w:val="Listenabsatz"/>
        <w:ind w:left="360"/>
        <w:rPr>
          <w:rFonts w:cs="Arial"/>
          <w:sz w:val="20"/>
        </w:rPr>
      </w:pPr>
      <w:r>
        <w:rPr>
          <w:rFonts w:cs="Arial"/>
          <w:sz w:val="20"/>
        </w:rPr>
        <w:t xml:space="preserve">Welche </w:t>
      </w:r>
      <w:r w:rsidR="00D473BC">
        <w:rPr>
          <w:rFonts w:cs="Arial"/>
          <w:sz w:val="20"/>
        </w:rPr>
        <w:t xml:space="preserve">LST </w:t>
      </w:r>
      <w:r>
        <w:rPr>
          <w:rFonts w:cs="Arial"/>
          <w:sz w:val="20"/>
        </w:rPr>
        <w:t xml:space="preserve">Produkte </w:t>
      </w:r>
      <w:r w:rsidR="001B6895">
        <w:rPr>
          <w:rFonts w:cs="Arial"/>
          <w:sz w:val="20"/>
        </w:rPr>
        <w:t>bieten S</w:t>
      </w:r>
      <w:r w:rsidR="001B6895" w:rsidRPr="001B6895">
        <w:rPr>
          <w:rFonts w:cs="Arial"/>
          <w:sz w:val="20"/>
        </w:rPr>
        <w:t xml:space="preserve">ie </w:t>
      </w:r>
      <w:r w:rsidR="007F4B83">
        <w:rPr>
          <w:rFonts w:cs="Arial"/>
          <w:sz w:val="20"/>
        </w:rPr>
        <w:t xml:space="preserve">bereits </w:t>
      </w:r>
      <w:r w:rsidR="001B6895" w:rsidRPr="001B6895">
        <w:rPr>
          <w:rFonts w:cs="Arial"/>
          <w:sz w:val="20"/>
        </w:rPr>
        <w:t>an?</w:t>
      </w:r>
      <w:r w:rsidR="00E806FC">
        <w:rPr>
          <w:rFonts w:cs="Arial"/>
          <w:sz w:val="20"/>
        </w:rPr>
        <w:t xml:space="preserve"> </w:t>
      </w:r>
    </w:p>
    <w:p w14:paraId="16F2B906" w14:textId="77777777" w:rsidR="001B6895" w:rsidRPr="00897F56" w:rsidRDefault="001B6895" w:rsidP="001B6895">
      <w:pPr>
        <w:pStyle w:val="Listenabsatz"/>
        <w:ind w:left="1224"/>
        <w:rPr>
          <w:rFonts w:cs="Arial"/>
          <w:b/>
          <w:sz w:val="20"/>
        </w:rPr>
      </w:pPr>
    </w:p>
    <w:tbl>
      <w:tblPr>
        <w:tblW w:w="90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559"/>
        <w:gridCol w:w="1559"/>
        <w:gridCol w:w="2268"/>
      </w:tblGrid>
      <w:tr w:rsidR="00DC56E3" w:rsidRPr="00897F56" w14:paraId="2148DC3A" w14:textId="77777777" w:rsidTr="00DC56E3">
        <w:trPr>
          <w:trHeight w:val="737"/>
        </w:trPr>
        <w:tc>
          <w:tcPr>
            <w:tcW w:w="3681" w:type="dxa"/>
            <w:shd w:val="clear" w:color="auto" w:fill="auto"/>
          </w:tcPr>
          <w:p w14:paraId="78B0D579" w14:textId="77777777" w:rsidR="00DC56E3" w:rsidRPr="00CE0E1F" w:rsidRDefault="00DC56E3" w:rsidP="0002635F">
            <w:pPr>
              <w:rPr>
                <w:sz w:val="20"/>
              </w:rPr>
            </w:pPr>
            <w:r>
              <w:rPr>
                <w:sz w:val="20"/>
              </w:rPr>
              <w:t>Produkte</w:t>
            </w:r>
          </w:p>
        </w:tc>
        <w:tc>
          <w:tcPr>
            <w:tcW w:w="1559" w:type="dxa"/>
            <w:shd w:val="clear" w:color="auto" w:fill="auto"/>
          </w:tcPr>
          <w:p w14:paraId="33AFE734" w14:textId="1B8B58A1" w:rsidR="00DC56E3" w:rsidRPr="00CE0E1F" w:rsidRDefault="00DC56E3" w:rsidP="0002635F">
            <w:pPr>
              <w:rPr>
                <w:sz w:val="20"/>
              </w:rPr>
            </w:pPr>
            <w:r w:rsidRPr="00CE0E1F">
              <w:rPr>
                <w:sz w:val="20"/>
              </w:rPr>
              <w:t>Entwicklung im eigenen Unternehmen</w:t>
            </w:r>
          </w:p>
        </w:tc>
        <w:tc>
          <w:tcPr>
            <w:tcW w:w="1559" w:type="dxa"/>
          </w:tcPr>
          <w:p w14:paraId="7E459652" w14:textId="5E85CD0A" w:rsidR="00DC56E3" w:rsidRPr="00CE0E1F" w:rsidRDefault="00DC56E3" w:rsidP="0002635F">
            <w:pPr>
              <w:rPr>
                <w:sz w:val="20"/>
              </w:rPr>
            </w:pPr>
            <w:r>
              <w:rPr>
                <w:sz w:val="20"/>
              </w:rPr>
              <w:t>Herstellung</w:t>
            </w:r>
            <w:r w:rsidRPr="00CE0E1F">
              <w:rPr>
                <w:sz w:val="20"/>
              </w:rPr>
              <w:t xml:space="preserve"> im eigenen Unternehmen</w:t>
            </w:r>
          </w:p>
        </w:tc>
        <w:tc>
          <w:tcPr>
            <w:tcW w:w="2268" w:type="dxa"/>
            <w:shd w:val="clear" w:color="auto" w:fill="auto"/>
          </w:tcPr>
          <w:p w14:paraId="4EA4BF39" w14:textId="77777777" w:rsidR="00DC56E3" w:rsidRPr="00CE0E1F" w:rsidRDefault="00DC56E3" w:rsidP="0002635F">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DC56E3" w:rsidRPr="00897F56" w14:paraId="3AA22BB9" w14:textId="77777777" w:rsidTr="00DC56E3">
        <w:trPr>
          <w:trHeight w:val="240"/>
        </w:trPr>
        <w:tc>
          <w:tcPr>
            <w:tcW w:w="3681" w:type="dxa"/>
            <w:shd w:val="clear" w:color="auto" w:fill="auto"/>
          </w:tcPr>
          <w:p w14:paraId="033573D7" w14:textId="77777777" w:rsidR="00DC56E3" w:rsidRPr="00286349" w:rsidRDefault="00DC56E3" w:rsidP="0002635F">
            <w:pPr>
              <w:rPr>
                <w:rFonts w:cs="Arial"/>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6F28F94C"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11F0D4D8"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5F221C3D"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08A665CD" w14:textId="77777777" w:rsidTr="00DC56E3">
        <w:trPr>
          <w:trHeight w:val="229"/>
        </w:trPr>
        <w:tc>
          <w:tcPr>
            <w:tcW w:w="3681" w:type="dxa"/>
            <w:shd w:val="clear" w:color="auto" w:fill="auto"/>
          </w:tcPr>
          <w:p w14:paraId="7A7430B2" w14:textId="77777777" w:rsidR="00DC56E3" w:rsidRPr="00897F56" w:rsidRDefault="00DC56E3" w:rsidP="0002635F">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16034244"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1611F230"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4984D9DA"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107F05AC" w14:textId="77777777" w:rsidTr="00DC56E3">
        <w:trPr>
          <w:trHeight w:val="240"/>
        </w:trPr>
        <w:tc>
          <w:tcPr>
            <w:tcW w:w="3681" w:type="dxa"/>
            <w:shd w:val="clear" w:color="auto" w:fill="auto"/>
          </w:tcPr>
          <w:p w14:paraId="729C28A2" w14:textId="77777777" w:rsidR="00DC56E3" w:rsidRPr="00897F56" w:rsidRDefault="00DC56E3" w:rsidP="0002635F">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1EFC35C3"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4CA743CB"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47E0A74D"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51BD37EB" w14:textId="77777777" w:rsidTr="00DC56E3">
        <w:trPr>
          <w:trHeight w:val="240"/>
        </w:trPr>
        <w:tc>
          <w:tcPr>
            <w:tcW w:w="3681" w:type="dxa"/>
            <w:shd w:val="clear" w:color="auto" w:fill="auto"/>
          </w:tcPr>
          <w:p w14:paraId="74096302" w14:textId="77777777" w:rsidR="00DC56E3" w:rsidRPr="00897F56" w:rsidRDefault="00DC56E3" w:rsidP="0002635F">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4F4CCD00" w14:textId="77777777" w:rsidR="00DC56E3" w:rsidRPr="00CE0E1F" w:rsidRDefault="00DC56E3" w:rsidP="0002635F">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5061535D"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40C7F2DF" w14:textId="77777777" w:rsidR="00DC56E3" w:rsidRPr="00CE0E1F" w:rsidRDefault="00DC56E3" w:rsidP="0002635F">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196E8E3A" w14:textId="77777777" w:rsidTr="00DC56E3">
        <w:trPr>
          <w:trHeight w:val="240"/>
        </w:trPr>
        <w:tc>
          <w:tcPr>
            <w:tcW w:w="3681" w:type="dxa"/>
            <w:shd w:val="clear" w:color="auto" w:fill="auto"/>
          </w:tcPr>
          <w:p w14:paraId="63170338" w14:textId="77777777" w:rsidR="00DC56E3" w:rsidRPr="00897F56" w:rsidRDefault="00DC56E3" w:rsidP="0002635F">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20395E65" w14:textId="77777777" w:rsidR="00DC56E3" w:rsidRPr="00CE0E1F" w:rsidRDefault="00DC56E3" w:rsidP="0002635F">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53E71052" w14:textId="77777777" w:rsidR="00DC56E3" w:rsidRPr="00CE0E1F" w:rsidRDefault="00DC56E3" w:rsidP="0002635F">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626A0C81" w14:textId="77777777" w:rsidR="00DC56E3" w:rsidRPr="00CE0E1F" w:rsidRDefault="00DC56E3" w:rsidP="0002635F">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415306FC" w14:textId="77777777" w:rsidR="001B6895" w:rsidRPr="00897F56" w:rsidRDefault="001B6895" w:rsidP="001B6895">
      <w:pPr>
        <w:pStyle w:val="Listenabsatz"/>
        <w:ind w:left="1224"/>
        <w:rPr>
          <w:sz w:val="20"/>
        </w:rPr>
      </w:pPr>
    </w:p>
    <w:p w14:paraId="293FC911" w14:textId="4809994B" w:rsidR="001A606C" w:rsidRDefault="00286349" w:rsidP="008352D2">
      <w:pPr>
        <w:pStyle w:val="berschrift3"/>
      </w:pPr>
      <w:bookmarkStart w:id="13" w:name="_Toc517797839"/>
      <w:bookmarkStart w:id="14" w:name="_Toc518646390"/>
      <w:bookmarkStart w:id="15" w:name="_Toc518646485"/>
      <w:bookmarkStart w:id="16" w:name="_Toc518661941"/>
      <w:bookmarkStart w:id="17" w:name="_Toc520724323"/>
      <w:r>
        <w:t xml:space="preserve">Produkte aus </w:t>
      </w:r>
      <w:r w:rsidR="001A606C">
        <w:t>anderen Bereichen</w:t>
      </w:r>
      <w:bookmarkEnd w:id="13"/>
      <w:bookmarkEnd w:id="14"/>
      <w:bookmarkEnd w:id="15"/>
      <w:bookmarkEnd w:id="16"/>
      <w:bookmarkEnd w:id="17"/>
    </w:p>
    <w:p w14:paraId="0F114AA6" w14:textId="77777777" w:rsidR="001A606C" w:rsidRPr="001B6895" w:rsidRDefault="001A606C" w:rsidP="001A606C">
      <w:pPr>
        <w:pStyle w:val="Listenabsatz"/>
        <w:ind w:left="360"/>
        <w:rPr>
          <w:rFonts w:cs="Arial"/>
          <w:sz w:val="20"/>
        </w:rPr>
      </w:pPr>
      <w:r>
        <w:rPr>
          <w:rFonts w:cs="Arial"/>
          <w:sz w:val="20"/>
        </w:rPr>
        <w:t xml:space="preserve">Welche </w:t>
      </w:r>
      <w:r w:rsidR="001022DE">
        <w:rPr>
          <w:rFonts w:cs="Arial"/>
          <w:sz w:val="20"/>
        </w:rPr>
        <w:t>möglicherweise relevanten Produkte bieten</w:t>
      </w:r>
      <w:r>
        <w:rPr>
          <w:rFonts w:cs="Arial"/>
          <w:sz w:val="20"/>
        </w:rPr>
        <w:t xml:space="preserve"> S</w:t>
      </w:r>
      <w:r w:rsidRPr="001B6895">
        <w:rPr>
          <w:rFonts w:cs="Arial"/>
          <w:sz w:val="20"/>
        </w:rPr>
        <w:t xml:space="preserve">ie </w:t>
      </w:r>
      <w:r>
        <w:rPr>
          <w:rFonts w:cs="Arial"/>
          <w:sz w:val="20"/>
        </w:rPr>
        <w:t xml:space="preserve">bereits </w:t>
      </w:r>
      <w:r w:rsidRPr="001B6895">
        <w:rPr>
          <w:rFonts w:cs="Arial"/>
          <w:sz w:val="20"/>
        </w:rPr>
        <w:t>an?</w:t>
      </w:r>
      <w:r>
        <w:rPr>
          <w:rFonts w:cs="Arial"/>
          <w:sz w:val="20"/>
        </w:rPr>
        <w:t xml:space="preserve"> </w:t>
      </w:r>
    </w:p>
    <w:p w14:paraId="256981FF" w14:textId="77777777" w:rsidR="001A606C" w:rsidRPr="00897F56" w:rsidRDefault="001A606C" w:rsidP="001A606C">
      <w:pPr>
        <w:pStyle w:val="Listenabsatz"/>
        <w:ind w:left="1224"/>
        <w:rPr>
          <w:rFonts w:cs="Arial"/>
          <w:b/>
          <w:sz w:val="20"/>
        </w:rPr>
      </w:pPr>
    </w:p>
    <w:tbl>
      <w:tblPr>
        <w:tblW w:w="90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559"/>
        <w:gridCol w:w="1559"/>
        <w:gridCol w:w="2268"/>
      </w:tblGrid>
      <w:tr w:rsidR="00DC56E3" w:rsidRPr="00897F56" w14:paraId="315D2193" w14:textId="77777777" w:rsidTr="00DC56E3">
        <w:trPr>
          <w:trHeight w:val="813"/>
        </w:trPr>
        <w:tc>
          <w:tcPr>
            <w:tcW w:w="3681" w:type="dxa"/>
            <w:shd w:val="clear" w:color="auto" w:fill="auto"/>
          </w:tcPr>
          <w:p w14:paraId="5BACD63F" w14:textId="77777777" w:rsidR="00DC56E3" w:rsidRPr="00CE0E1F" w:rsidRDefault="00DC56E3" w:rsidP="00531237">
            <w:pPr>
              <w:rPr>
                <w:sz w:val="20"/>
              </w:rPr>
            </w:pPr>
            <w:r>
              <w:rPr>
                <w:sz w:val="20"/>
              </w:rPr>
              <w:t>Produkte</w:t>
            </w:r>
          </w:p>
        </w:tc>
        <w:tc>
          <w:tcPr>
            <w:tcW w:w="1559" w:type="dxa"/>
            <w:shd w:val="clear" w:color="auto" w:fill="auto"/>
          </w:tcPr>
          <w:p w14:paraId="2F3A1020" w14:textId="2A6D0FA0" w:rsidR="00DC56E3" w:rsidRPr="00CE0E1F" w:rsidRDefault="00DC56E3" w:rsidP="00531237">
            <w:pPr>
              <w:rPr>
                <w:sz w:val="20"/>
              </w:rPr>
            </w:pPr>
            <w:r w:rsidRPr="00CE0E1F">
              <w:rPr>
                <w:sz w:val="20"/>
              </w:rPr>
              <w:t>Entwicklung im eigenen Unternehmen</w:t>
            </w:r>
          </w:p>
        </w:tc>
        <w:tc>
          <w:tcPr>
            <w:tcW w:w="1559" w:type="dxa"/>
          </w:tcPr>
          <w:p w14:paraId="618978E9" w14:textId="5879BD73" w:rsidR="00DC56E3" w:rsidRPr="00CE0E1F" w:rsidRDefault="00DC56E3" w:rsidP="00531237">
            <w:pPr>
              <w:rPr>
                <w:sz w:val="20"/>
              </w:rPr>
            </w:pPr>
            <w:r>
              <w:rPr>
                <w:sz w:val="20"/>
              </w:rPr>
              <w:t>Herstellung</w:t>
            </w:r>
            <w:r w:rsidRPr="00CE0E1F">
              <w:rPr>
                <w:sz w:val="20"/>
              </w:rPr>
              <w:t xml:space="preserve"> im eigenen Unternehmen</w:t>
            </w:r>
          </w:p>
        </w:tc>
        <w:tc>
          <w:tcPr>
            <w:tcW w:w="2268" w:type="dxa"/>
            <w:shd w:val="clear" w:color="auto" w:fill="auto"/>
          </w:tcPr>
          <w:p w14:paraId="71F078F4" w14:textId="77777777" w:rsidR="00DC56E3" w:rsidRPr="00CE0E1F" w:rsidRDefault="00DC56E3" w:rsidP="00531237">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DC56E3" w:rsidRPr="00897F56" w14:paraId="75433C2B" w14:textId="77777777" w:rsidTr="00DC56E3">
        <w:trPr>
          <w:trHeight w:val="240"/>
        </w:trPr>
        <w:tc>
          <w:tcPr>
            <w:tcW w:w="3681" w:type="dxa"/>
            <w:shd w:val="clear" w:color="auto" w:fill="auto"/>
          </w:tcPr>
          <w:p w14:paraId="5CDDE4D5" w14:textId="77777777" w:rsidR="00DC56E3" w:rsidRPr="00897F56" w:rsidRDefault="00DC56E3" w:rsidP="00531237">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7B9237EE"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337894A8"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3EBB9CA"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330D779A" w14:textId="77777777" w:rsidTr="00DC56E3">
        <w:trPr>
          <w:trHeight w:val="229"/>
        </w:trPr>
        <w:tc>
          <w:tcPr>
            <w:tcW w:w="3681" w:type="dxa"/>
            <w:shd w:val="clear" w:color="auto" w:fill="auto"/>
          </w:tcPr>
          <w:p w14:paraId="2F6829E5" w14:textId="77777777" w:rsidR="00DC56E3" w:rsidRPr="00897F56" w:rsidRDefault="00DC56E3" w:rsidP="00531237">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2E97B77F"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0D675CAE"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515B3502"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49F59676" w14:textId="77777777" w:rsidTr="00DC56E3">
        <w:trPr>
          <w:trHeight w:val="240"/>
        </w:trPr>
        <w:tc>
          <w:tcPr>
            <w:tcW w:w="3681" w:type="dxa"/>
            <w:shd w:val="clear" w:color="auto" w:fill="auto"/>
          </w:tcPr>
          <w:p w14:paraId="26B21BAC" w14:textId="77777777" w:rsidR="00DC56E3" w:rsidRPr="00897F56" w:rsidRDefault="00DC56E3" w:rsidP="00531237">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38A794D3"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10053C0C"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3DD4039"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274D0D29" w14:textId="77777777" w:rsidTr="00DC56E3">
        <w:trPr>
          <w:trHeight w:val="240"/>
        </w:trPr>
        <w:tc>
          <w:tcPr>
            <w:tcW w:w="3681" w:type="dxa"/>
            <w:shd w:val="clear" w:color="auto" w:fill="auto"/>
          </w:tcPr>
          <w:p w14:paraId="6D99F8D8" w14:textId="77777777" w:rsidR="00DC56E3" w:rsidRPr="00897F56" w:rsidRDefault="00DC56E3" w:rsidP="00531237">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73DFEC49" w14:textId="77777777" w:rsidR="00DC56E3" w:rsidRPr="00CE0E1F" w:rsidRDefault="00DC56E3" w:rsidP="00531237">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7078AF7E"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60F16218" w14:textId="77777777" w:rsidR="00DC56E3" w:rsidRPr="00CE0E1F" w:rsidRDefault="00DC56E3" w:rsidP="00531237">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DC56E3" w:rsidRPr="00897F56" w14:paraId="6F815350" w14:textId="77777777" w:rsidTr="00DC56E3">
        <w:trPr>
          <w:trHeight w:val="240"/>
        </w:trPr>
        <w:tc>
          <w:tcPr>
            <w:tcW w:w="3681" w:type="dxa"/>
            <w:shd w:val="clear" w:color="auto" w:fill="auto"/>
          </w:tcPr>
          <w:p w14:paraId="51FE9A96" w14:textId="77777777" w:rsidR="00DC56E3" w:rsidRPr="00897F56" w:rsidRDefault="00DC56E3" w:rsidP="00531237">
            <w:pPr>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tc>
        <w:tc>
          <w:tcPr>
            <w:tcW w:w="1559" w:type="dxa"/>
            <w:shd w:val="clear" w:color="auto" w:fill="auto"/>
            <w:vAlign w:val="center"/>
          </w:tcPr>
          <w:p w14:paraId="74BDB403" w14:textId="77777777" w:rsidR="00DC56E3" w:rsidRPr="00CE0E1F" w:rsidRDefault="00DC56E3" w:rsidP="00531237">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59" w:type="dxa"/>
            <w:vAlign w:val="center"/>
          </w:tcPr>
          <w:p w14:paraId="2CAFD366" w14:textId="77777777" w:rsidR="00DC56E3" w:rsidRPr="00CE0E1F" w:rsidRDefault="00DC56E3" w:rsidP="00531237">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704DB0B7" w14:textId="77777777" w:rsidR="00DC56E3" w:rsidRPr="00CE0E1F" w:rsidRDefault="00DC56E3" w:rsidP="00531237">
            <w:pPr>
              <w:jc w:val="center"/>
              <w:rPr>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6CA64D52" w14:textId="262CF0A5" w:rsidR="002738A1" w:rsidRPr="00AC4DF7" w:rsidRDefault="002738A1" w:rsidP="002738A1">
      <w:pPr>
        <w:pStyle w:val="Listenabsatz"/>
        <w:tabs>
          <w:tab w:val="left" w:pos="851"/>
        </w:tabs>
        <w:ind w:left="1224"/>
        <w:rPr>
          <w:rFonts w:cs="Arial"/>
          <w:sz w:val="20"/>
        </w:rPr>
      </w:pPr>
    </w:p>
    <w:p w14:paraId="42F143BE" w14:textId="77777777" w:rsidR="00036F9B" w:rsidRDefault="00283A18" w:rsidP="00036F9B">
      <w:pPr>
        <w:rPr>
          <w:color w:val="0D0D0D" w:themeColor="text1" w:themeTint="F2"/>
          <w:sz w:val="20"/>
        </w:rPr>
      </w:pPr>
      <w:r>
        <w:rPr>
          <w:color w:val="0D0D0D" w:themeColor="text1" w:themeTint="F2"/>
          <w:sz w:val="20"/>
        </w:rPr>
        <w:br w:type="page"/>
      </w:r>
    </w:p>
    <w:p w14:paraId="3CC09ABA" w14:textId="2BD140A6" w:rsidR="00EA7B8E" w:rsidRPr="00897F56" w:rsidRDefault="00EA7B8E" w:rsidP="00EA7B8E">
      <w:pPr>
        <w:pStyle w:val="berschrift3"/>
      </w:pPr>
      <w:bookmarkStart w:id="18" w:name="_Toc517681278"/>
      <w:bookmarkStart w:id="19" w:name="_Toc517681678"/>
      <w:bookmarkStart w:id="20" w:name="_Toc517783363"/>
      <w:bookmarkStart w:id="21" w:name="_Toc517797840"/>
      <w:bookmarkStart w:id="22" w:name="_Toc518646391"/>
      <w:bookmarkStart w:id="23" w:name="_Toc518646486"/>
      <w:bookmarkStart w:id="24" w:name="_Toc518661942"/>
      <w:bookmarkStart w:id="25" w:name="_Toc520724324"/>
      <w:r>
        <w:lastRenderedPageBreak/>
        <w:t>Zulassung von Produkten</w:t>
      </w:r>
      <w:bookmarkEnd w:id="18"/>
      <w:bookmarkEnd w:id="19"/>
      <w:bookmarkEnd w:id="20"/>
      <w:bookmarkEnd w:id="21"/>
      <w:bookmarkEnd w:id="22"/>
      <w:bookmarkEnd w:id="23"/>
      <w:bookmarkEnd w:id="24"/>
      <w:bookmarkEnd w:id="25"/>
    </w:p>
    <w:p w14:paraId="43FCAF15" w14:textId="77777777" w:rsidR="00EA7B8E" w:rsidRDefault="00EA7B8E" w:rsidP="003F2DC3">
      <w:pPr>
        <w:pStyle w:val="Listenabsatz"/>
        <w:ind w:left="1224"/>
        <w:rPr>
          <w:rFonts w:cs="Arial"/>
          <w:sz w:val="20"/>
        </w:rPr>
      </w:pPr>
    </w:p>
    <w:p w14:paraId="4FD5867B" w14:textId="2505D2E2" w:rsidR="003F2DC3" w:rsidRDefault="00286349" w:rsidP="003E62BE">
      <w:pPr>
        <w:pStyle w:val="berschrift4"/>
      </w:pPr>
      <w:r>
        <w:t>Wo haben Sie</w:t>
      </w:r>
      <w:r w:rsidR="00F10FD0">
        <w:t xml:space="preserve"> bereits für Ihre Produkte eine </w:t>
      </w:r>
      <w:r w:rsidR="00F10FD0" w:rsidRPr="00EA7B8E">
        <w:t>eisenbahn</w:t>
      </w:r>
      <w:r w:rsidR="00F10FD0">
        <w:t>spezifische Zulassung</w:t>
      </w:r>
      <w:r w:rsidR="00EA7B8E">
        <w:t xml:space="preserve"> </w:t>
      </w:r>
      <w:r w:rsidR="006A61B0">
        <w:t>erreicht?</w:t>
      </w:r>
      <w:r w:rsidR="00A53D34">
        <w:t xml:space="preserve"> Bitte nennen </w:t>
      </w:r>
      <w:r w:rsidR="00F10FD0">
        <w:t>S</w:t>
      </w:r>
      <w:r w:rsidR="00A53D34">
        <w:t xml:space="preserve">ie hierzu jeweils </w:t>
      </w:r>
      <w:r w:rsidR="00E806FC">
        <w:t>detailliert</w:t>
      </w:r>
      <w:r w:rsidR="00A53D34">
        <w:t xml:space="preserve"> relevante Beispiele.</w:t>
      </w:r>
      <w:r w:rsidR="004533FE">
        <w:t xml:space="preserve"> Der AG behält sich vor Nachweise einzufordern.</w:t>
      </w:r>
    </w:p>
    <w:p w14:paraId="4D94EBF5" w14:textId="77777777" w:rsidR="006A61B0" w:rsidRPr="00897F56" w:rsidRDefault="006A61B0" w:rsidP="0083633A">
      <w:pPr>
        <w:pStyle w:val="Listenabsatz"/>
        <w:ind w:left="1701"/>
        <w:rPr>
          <w:sz w:val="20"/>
        </w:rPr>
      </w:pPr>
    </w:p>
    <w:p w14:paraId="652CF696" w14:textId="223483A8" w:rsidR="006A61B0" w:rsidRDefault="003F2DC3" w:rsidP="0083633A">
      <w:pPr>
        <w:pStyle w:val="Listenabsatz"/>
        <w:spacing w:line="360" w:lineRule="auto"/>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EA7B8E">
        <w:rPr>
          <w:sz w:val="20"/>
        </w:rPr>
        <w:t>Eisenbahn-Bundesamt (EBA)</w:t>
      </w:r>
      <w:r w:rsidR="004533FE">
        <w:rPr>
          <w:sz w:val="20"/>
        </w:rPr>
        <w:t xml:space="preserve"> / Neue Typ Zulassung (NTZ)</w:t>
      </w:r>
    </w:p>
    <w:p w14:paraId="08FCB781" w14:textId="77777777" w:rsidR="00A53D34" w:rsidRDefault="00A53D34" w:rsidP="0083633A">
      <w:pPr>
        <w:pStyle w:val="Listenabsatz"/>
        <w:spacing w:line="360" w:lineRule="auto"/>
        <w:ind w:left="1701"/>
        <w:rPr>
          <w:rFonts w:cs="Arial"/>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62188FA0" w14:textId="3B004AA5" w:rsidR="003F2DC3" w:rsidRDefault="003F2DC3" w:rsidP="0083633A">
      <w:pPr>
        <w:pStyle w:val="Listenabsatz"/>
        <w:spacing w:line="360" w:lineRule="auto"/>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6A61B0">
        <w:rPr>
          <w:sz w:val="20"/>
        </w:rPr>
        <w:t xml:space="preserve">In anderen </w:t>
      </w:r>
      <w:r w:rsidR="00F10FD0">
        <w:rPr>
          <w:sz w:val="20"/>
        </w:rPr>
        <w:t>e</w:t>
      </w:r>
      <w:r w:rsidR="006A61B0">
        <w:rPr>
          <w:sz w:val="20"/>
        </w:rPr>
        <w:t>uropäischen Ländern</w:t>
      </w:r>
    </w:p>
    <w:p w14:paraId="634ADD11" w14:textId="77777777" w:rsidR="00A53D34" w:rsidRPr="006A61B0" w:rsidRDefault="00A53D34" w:rsidP="0083633A">
      <w:pPr>
        <w:pStyle w:val="Listenabsatz"/>
        <w:spacing w:line="360" w:lineRule="auto"/>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4A0FBD40" w14:textId="22BCDDC7" w:rsidR="006A61B0" w:rsidRDefault="006A61B0" w:rsidP="0083633A">
      <w:pPr>
        <w:pStyle w:val="Listenabsatz"/>
        <w:spacing w:line="360" w:lineRule="auto"/>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7A35B7">
        <w:rPr>
          <w:sz w:val="20"/>
        </w:rPr>
        <w:t>Außerhalb von Europa</w:t>
      </w:r>
    </w:p>
    <w:p w14:paraId="58DC258D" w14:textId="77777777" w:rsidR="00A53D34" w:rsidRPr="00897F56" w:rsidRDefault="00A53D34" w:rsidP="0083633A">
      <w:pPr>
        <w:pStyle w:val="Listenabsatz"/>
        <w:spacing w:line="360" w:lineRule="auto"/>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1099823E" w14:textId="1FB91376" w:rsidR="00AD189A" w:rsidRDefault="00AD189A" w:rsidP="003E62BE">
      <w:pPr>
        <w:pStyle w:val="berschrift4"/>
      </w:pPr>
      <w:r>
        <w:t>Welche anderen Produkt-Zulass</w:t>
      </w:r>
      <w:r w:rsidR="00F10FD0">
        <w:t>ungen haben Sie bereits erwirkt? Bitte nennen S</w:t>
      </w:r>
      <w:r>
        <w:t xml:space="preserve">ie hierzu jeweils </w:t>
      </w:r>
      <w:r w:rsidR="00E806FC">
        <w:t>detailliert</w:t>
      </w:r>
      <w:r w:rsidR="00DC56E3">
        <w:t xml:space="preserve"> relevante Beispiele.</w:t>
      </w:r>
    </w:p>
    <w:p w14:paraId="6C264D34" w14:textId="77777777" w:rsidR="00AD189A" w:rsidRPr="00897F56" w:rsidRDefault="00AD189A" w:rsidP="0083633A">
      <w:pPr>
        <w:pStyle w:val="Listenabsatz"/>
        <w:ind w:left="1224" w:firstLine="477"/>
        <w:rPr>
          <w:sz w:val="20"/>
        </w:rPr>
      </w:pPr>
    </w:p>
    <w:p w14:paraId="146CA513" w14:textId="6BB7A817" w:rsidR="00AD189A" w:rsidRDefault="00AD189A" w:rsidP="0083633A">
      <w:pPr>
        <w:pStyle w:val="Listenabsatz"/>
        <w:spacing w:line="360" w:lineRule="auto"/>
        <w:ind w:left="1225" w:firstLine="477"/>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Musterzulassung durch das Luftfahrtbundesamt</w:t>
      </w:r>
      <w:r w:rsidR="00C10802">
        <w:rPr>
          <w:sz w:val="20"/>
        </w:rPr>
        <w:t xml:space="preserve"> </w:t>
      </w:r>
      <w:r w:rsidR="00F10FD0">
        <w:rPr>
          <w:sz w:val="20"/>
        </w:rPr>
        <w:t>(</w:t>
      </w:r>
      <w:r w:rsidR="00DC56E3">
        <w:rPr>
          <w:sz w:val="20"/>
        </w:rPr>
        <w:t>LBA</w:t>
      </w:r>
      <w:r w:rsidR="00F10FD0">
        <w:rPr>
          <w:sz w:val="20"/>
        </w:rPr>
        <w:t>)</w:t>
      </w:r>
    </w:p>
    <w:p w14:paraId="27059402" w14:textId="77777777" w:rsidR="00AD189A" w:rsidRPr="006A61B0" w:rsidRDefault="00AD189A" w:rsidP="0083633A">
      <w:pPr>
        <w:pStyle w:val="Listenabsatz"/>
        <w:spacing w:line="360" w:lineRule="auto"/>
        <w:ind w:left="1225" w:firstLine="477"/>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1C0BDCDB" w14:textId="5A8BD3E1" w:rsidR="00AD189A" w:rsidRPr="00AD189A" w:rsidRDefault="00AD189A" w:rsidP="0083633A">
      <w:pPr>
        <w:pStyle w:val="Listenabsatz"/>
        <w:spacing w:line="360" w:lineRule="auto"/>
        <w:ind w:left="1225" w:firstLine="477"/>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Pr="00AD189A">
        <w:rPr>
          <w:sz w:val="20"/>
        </w:rPr>
        <w:t>Musterzulassung durch die</w:t>
      </w:r>
      <w:r w:rsidRPr="00AD189A">
        <w:rPr>
          <w:b/>
          <w:sz w:val="20"/>
        </w:rPr>
        <w:t xml:space="preserve"> </w:t>
      </w:r>
      <w:r w:rsidRPr="00AD189A">
        <w:rPr>
          <w:sz w:val="20"/>
        </w:rPr>
        <w:t>Europäische Agentur für Flugsicherheit</w:t>
      </w:r>
      <w:r w:rsidR="00C10802">
        <w:rPr>
          <w:sz w:val="20"/>
        </w:rPr>
        <w:t xml:space="preserve"> </w:t>
      </w:r>
      <w:r w:rsidR="00F10FD0">
        <w:rPr>
          <w:sz w:val="20"/>
        </w:rPr>
        <w:t>(</w:t>
      </w:r>
      <w:r w:rsidR="00C10802">
        <w:rPr>
          <w:sz w:val="20"/>
        </w:rPr>
        <w:t>ESAS</w:t>
      </w:r>
      <w:r w:rsidR="00F10FD0">
        <w:rPr>
          <w:sz w:val="20"/>
        </w:rPr>
        <w:t>)</w:t>
      </w:r>
    </w:p>
    <w:p w14:paraId="0E248605" w14:textId="77777777" w:rsidR="00AD189A" w:rsidRPr="00AD189A" w:rsidRDefault="00AD189A" w:rsidP="0083633A">
      <w:pPr>
        <w:pStyle w:val="Listenabsatz"/>
        <w:spacing w:line="360" w:lineRule="auto"/>
        <w:ind w:left="1225" w:firstLine="477"/>
        <w:rPr>
          <w:rFonts w:cs="Arial"/>
          <w:sz w:val="20"/>
        </w:rPr>
      </w:pPr>
      <w:r w:rsidRPr="00AD189A">
        <w:rPr>
          <w:rFonts w:cs="Arial"/>
          <w:sz w:val="20"/>
        </w:rPr>
        <w:fldChar w:fldCharType="begin">
          <w:ffData>
            <w:name w:val="Text2"/>
            <w:enabled/>
            <w:calcOnExit w:val="0"/>
            <w:textInput/>
          </w:ffData>
        </w:fldChar>
      </w:r>
      <w:r w:rsidRPr="00AD189A">
        <w:rPr>
          <w:rFonts w:cs="Arial"/>
          <w:sz w:val="20"/>
        </w:rPr>
        <w:instrText xml:space="preserve"> FORMTEXT </w:instrText>
      </w:r>
      <w:r w:rsidRPr="00AD189A">
        <w:rPr>
          <w:rFonts w:cs="Arial"/>
          <w:sz w:val="20"/>
        </w:rPr>
      </w:r>
      <w:r w:rsidRPr="00AD189A">
        <w:rPr>
          <w:rFonts w:cs="Arial"/>
          <w:sz w:val="20"/>
        </w:rPr>
        <w:fldChar w:fldCharType="separate"/>
      </w:r>
      <w:r w:rsidRPr="00AD189A">
        <w:rPr>
          <w:noProof/>
          <w:sz w:val="20"/>
        </w:rPr>
        <w:t> </w:t>
      </w:r>
      <w:r w:rsidRPr="00AD189A">
        <w:rPr>
          <w:noProof/>
          <w:sz w:val="20"/>
        </w:rPr>
        <w:t> </w:t>
      </w:r>
      <w:r w:rsidRPr="00AD189A">
        <w:rPr>
          <w:noProof/>
          <w:sz w:val="20"/>
        </w:rPr>
        <w:t> </w:t>
      </w:r>
      <w:r w:rsidRPr="00AD189A">
        <w:rPr>
          <w:noProof/>
          <w:sz w:val="20"/>
        </w:rPr>
        <w:t> </w:t>
      </w:r>
      <w:r w:rsidRPr="00AD189A">
        <w:rPr>
          <w:noProof/>
          <w:sz w:val="20"/>
        </w:rPr>
        <w:t> </w:t>
      </w:r>
      <w:r w:rsidRPr="00AD189A">
        <w:rPr>
          <w:rFonts w:cs="Arial"/>
          <w:sz w:val="20"/>
        </w:rPr>
        <w:fldChar w:fldCharType="end"/>
      </w:r>
    </w:p>
    <w:p w14:paraId="2A3613BB" w14:textId="60F0BEE2" w:rsidR="00AD189A" w:rsidRPr="00AD189A" w:rsidRDefault="00AD189A" w:rsidP="0083633A">
      <w:pPr>
        <w:pStyle w:val="Listenabsatz"/>
        <w:spacing w:line="360" w:lineRule="auto"/>
        <w:ind w:left="1701"/>
        <w:rPr>
          <w:sz w:val="20"/>
        </w:rPr>
      </w:pPr>
      <w:r w:rsidRPr="00AD189A">
        <w:rPr>
          <w:b/>
          <w:sz w:val="20"/>
        </w:rPr>
        <w:fldChar w:fldCharType="begin">
          <w:ffData>
            <w:name w:val="Kontrollkästchen2"/>
            <w:enabled/>
            <w:calcOnExit w:val="0"/>
            <w:checkBox>
              <w:sizeAuto/>
              <w:default w:val="0"/>
            </w:checkBox>
          </w:ffData>
        </w:fldChar>
      </w:r>
      <w:r w:rsidRPr="00AD189A">
        <w:rPr>
          <w:b/>
          <w:sz w:val="20"/>
        </w:rPr>
        <w:instrText xml:space="preserve"> FORMCHECKBOX </w:instrText>
      </w:r>
      <w:r w:rsidR="00496092">
        <w:rPr>
          <w:b/>
          <w:sz w:val="20"/>
        </w:rPr>
      </w:r>
      <w:r w:rsidR="00496092">
        <w:rPr>
          <w:b/>
          <w:sz w:val="20"/>
        </w:rPr>
        <w:fldChar w:fldCharType="separate"/>
      </w:r>
      <w:r w:rsidRPr="00AD189A">
        <w:rPr>
          <w:b/>
          <w:sz w:val="20"/>
        </w:rPr>
        <w:fldChar w:fldCharType="end"/>
      </w:r>
      <w:r w:rsidRPr="00AD189A">
        <w:rPr>
          <w:b/>
          <w:sz w:val="20"/>
        </w:rPr>
        <w:t xml:space="preserve"> </w:t>
      </w:r>
      <w:r w:rsidRPr="00AD189A">
        <w:rPr>
          <w:sz w:val="20"/>
        </w:rPr>
        <w:t>Musterzulassung durch die</w:t>
      </w:r>
      <w:r w:rsidRPr="00AD189A">
        <w:rPr>
          <w:b/>
          <w:sz w:val="20"/>
        </w:rPr>
        <w:t xml:space="preserve"> </w:t>
      </w:r>
      <w:r w:rsidRPr="00AD189A">
        <w:rPr>
          <w:sz w:val="20"/>
        </w:rPr>
        <w:t>Civi</w:t>
      </w:r>
      <w:r w:rsidR="00C10802">
        <w:rPr>
          <w:sz w:val="20"/>
        </w:rPr>
        <w:t xml:space="preserve">l Aviation Authority </w:t>
      </w:r>
      <w:r w:rsidR="00F10FD0">
        <w:rPr>
          <w:sz w:val="20"/>
        </w:rPr>
        <w:t>(</w:t>
      </w:r>
      <w:r w:rsidR="00C10802">
        <w:rPr>
          <w:sz w:val="20"/>
        </w:rPr>
        <w:t>CAA</w:t>
      </w:r>
      <w:r w:rsidR="00F10FD0">
        <w:rPr>
          <w:sz w:val="20"/>
        </w:rPr>
        <w:t>)</w:t>
      </w:r>
      <w:r>
        <w:rPr>
          <w:sz w:val="20"/>
        </w:rPr>
        <w:t xml:space="preserve"> und/oder </w:t>
      </w:r>
      <w:r w:rsidRPr="00AD189A">
        <w:rPr>
          <w:sz w:val="20"/>
        </w:rPr>
        <w:t>Feder</w:t>
      </w:r>
      <w:r w:rsidR="00C10802">
        <w:rPr>
          <w:sz w:val="20"/>
        </w:rPr>
        <w:t xml:space="preserve">al Aviation Administration </w:t>
      </w:r>
      <w:r w:rsidR="00F10FD0">
        <w:rPr>
          <w:sz w:val="20"/>
        </w:rPr>
        <w:t>(</w:t>
      </w:r>
      <w:r w:rsidR="00C10802">
        <w:rPr>
          <w:sz w:val="20"/>
        </w:rPr>
        <w:t>FAA</w:t>
      </w:r>
      <w:r w:rsidR="00F10FD0">
        <w:rPr>
          <w:sz w:val="20"/>
        </w:rPr>
        <w:t>)</w:t>
      </w:r>
    </w:p>
    <w:p w14:paraId="779FC353" w14:textId="77777777" w:rsidR="00AD189A" w:rsidRPr="00AD189A" w:rsidRDefault="00AD189A" w:rsidP="0083633A">
      <w:pPr>
        <w:pStyle w:val="Listenabsatz"/>
        <w:spacing w:line="360" w:lineRule="auto"/>
        <w:ind w:left="1225" w:firstLine="477"/>
        <w:rPr>
          <w:sz w:val="20"/>
        </w:rPr>
      </w:pPr>
      <w:r w:rsidRPr="00AD189A">
        <w:rPr>
          <w:rFonts w:cs="Arial"/>
          <w:sz w:val="20"/>
        </w:rPr>
        <w:fldChar w:fldCharType="begin">
          <w:ffData>
            <w:name w:val="Text2"/>
            <w:enabled/>
            <w:calcOnExit w:val="0"/>
            <w:textInput/>
          </w:ffData>
        </w:fldChar>
      </w:r>
      <w:r w:rsidRPr="00AD189A">
        <w:rPr>
          <w:rFonts w:cs="Arial"/>
          <w:sz w:val="20"/>
        </w:rPr>
        <w:instrText xml:space="preserve"> FORMTEXT </w:instrText>
      </w:r>
      <w:r w:rsidRPr="00AD189A">
        <w:rPr>
          <w:rFonts w:cs="Arial"/>
          <w:sz w:val="20"/>
        </w:rPr>
      </w:r>
      <w:r w:rsidRPr="00AD189A">
        <w:rPr>
          <w:rFonts w:cs="Arial"/>
          <w:sz w:val="20"/>
        </w:rPr>
        <w:fldChar w:fldCharType="separate"/>
      </w:r>
      <w:r w:rsidRPr="00AD189A">
        <w:rPr>
          <w:noProof/>
          <w:sz w:val="20"/>
        </w:rPr>
        <w:t> </w:t>
      </w:r>
      <w:r w:rsidRPr="00AD189A">
        <w:rPr>
          <w:noProof/>
          <w:sz w:val="20"/>
        </w:rPr>
        <w:t> </w:t>
      </w:r>
      <w:r w:rsidRPr="00AD189A">
        <w:rPr>
          <w:noProof/>
          <w:sz w:val="20"/>
        </w:rPr>
        <w:t> </w:t>
      </w:r>
      <w:r w:rsidRPr="00AD189A">
        <w:rPr>
          <w:noProof/>
          <w:sz w:val="20"/>
        </w:rPr>
        <w:t> </w:t>
      </w:r>
      <w:r w:rsidRPr="00AD189A">
        <w:rPr>
          <w:noProof/>
          <w:sz w:val="20"/>
        </w:rPr>
        <w:t> </w:t>
      </w:r>
      <w:r w:rsidRPr="00AD189A">
        <w:rPr>
          <w:rFonts w:cs="Arial"/>
          <w:sz w:val="20"/>
        </w:rPr>
        <w:fldChar w:fldCharType="end"/>
      </w:r>
    </w:p>
    <w:p w14:paraId="4715318D" w14:textId="308C0370" w:rsidR="00AD189A" w:rsidRPr="00AD189A" w:rsidRDefault="00AD189A" w:rsidP="0083633A">
      <w:pPr>
        <w:pStyle w:val="Listenabsatz"/>
        <w:spacing w:line="360" w:lineRule="auto"/>
        <w:ind w:left="1701"/>
        <w:rPr>
          <w:sz w:val="20"/>
        </w:rPr>
      </w:pPr>
      <w:r w:rsidRPr="00AD189A">
        <w:rPr>
          <w:b/>
          <w:sz w:val="20"/>
        </w:rPr>
        <w:fldChar w:fldCharType="begin">
          <w:ffData>
            <w:name w:val="Kontrollkästchen2"/>
            <w:enabled/>
            <w:calcOnExit w:val="0"/>
            <w:checkBox>
              <w:sizeAuto/>
              <w:default w:val="0"/>
            </w:checkBox>
          </w:ffData>
        </w:fldChar>
      </w:r>
      <w:r w:rsidRPr="00AD189A">
        <w:rPr>
          <w:b/>
          <w:sz w:val="20"/>
        </w:rPr>
        <w:instrText xml:space="preserve"> FORMCHECKBOX </w:instrText>
      </w:r>
      <w:r w:rsidR="00496092">
        <w:rPr>
          <w:b/>
          <w:sz w:val="20"/>
        </w:rPr>
      </w:r>
      <w:r w:rsidR="00496092">
        <w:rPr>
          <w:b/>
          <w:sz w:val="20"/>
        </w:rPr>
        <w:fldChar w:fldCharType="separate"/>
      </w:r>
      <w:r w:rsidRPr="00AD189A">
        <w:rPr>
          <w:b/>
          <w:sz w:val="20"/>
        </w:rPr>
        <w:fldChar w:fldCharType="end"/>
      </w:r>
      <w:r w:rsidRPr="00AD189A">
        <w:rPr>
          <w:b/>
          <w:sz w:val="20"/>
        </w:rPr>
        <w:t xml:space="preserve"> </w:t>
      </w:r>
      <w:r w:rsidR="00D44CE2">
        <w:rPr>
          <w:sz w:val="20"/>
        </w:rPr>
        <w:t>E</w:t>
      </w:r>
      <w:r w:rsidR="00D44CE2" w:rsidRPr="00D44CE2">
        <w:rPr>
          <w:sz w:val="20"/>
        </w:rPr>
        <w:t xml:space="preserve">uropäische Typgenehmigungen </w:t>
      </w:r>
      <w:r w:rsidR="00D44CE2">
        <w:rPr>
          <w:sz w:val="20"/>
        </w:rPr>
        <w:t>(ECT) durch das Kraftfahrbundesamt</w:t>
      </w:r>
      <w:r w:rsidRPr="00AD189A">
        <w:rPr>
          <w:sz w:val="20"/>
        </w:rPr>
        <w:t xml:space="preserve"> </w:t>
      </w:r>
      <w:r w:rsidR="00D44CE2">
        <w:rPr>
          <w:sz w:val="20"/>
        </w:rPr>
        <w:t>oder vergleichbarer Institutionen</w:t>
      </w:r>
    </w:p>
    <w:p w14:paraId="131AC55E" w14:textId="77777777" w:rsidR="00AD189A" w:rsidRPr="00AD189A" w:rsidRDefault="00AD189A" w:rsidP="0083633A">
      <w:pPr>
        <w:pStyle w:val="Listenabsatz"/>
        <w:spacing w:line="360" w:lineRule="auto"/>
        <w:ind w:left="1225" w:firstLine="477"/>
        <w:rPr>
          <w:sz w:val="20"/>
        </w:rPr>
      </w:pPr>
      <w:r w:rsidRPr="00AD189A">
        <w:rPr>
          <w:rFonts w:cs="Arial"/>
          <w:sz w:val="20"/>
        </w:rPr>
        <w:fldChar w:fldCharType="begin">
          <w:ffData>
            <w:name w:val="Text2"/>
            <w:enabled/>
            <w:calcOnExit w:val="0"/>
            <w:textInput/>
          </w:ffData>
        </w:fldChar>
      </w:r>
      <w:r w:rsidRPr="00AD189A">
        <w:rPr>
          <w:rFonts w:cs="Arial"/>
          <w:sz w:val="20"/>
        </w:rPr>
        <w:instrText xml:space="preserve"> FORMTEXT </w:instrText>
      </w:r>
      <w:r w:rsidRPr="00AD189A">
        <w:rPr>
          <w:rFonts w:cs="Arial"/>
          <w:sz w:val="20"/>
        </w:rPr>
      </w:r>
      <w:r w:rsidRPr="00AD189A">
        <w:rPr>
          <w:rFonts w:cs="Arial"/>
          <w:sz w:val="20"/>
        </w:rPr>
        <w:fldChar w:fldCharType="separate"/>
      </w:r>
      <w:r w:rsidRPr="00AD189A">
        <w:rPr>
          <w:noProof/>
          <w:sz w:val="20"/>
        </w:rPr>
        <w:t> </w:t>
      </w:r>
      <w:r w:rsidRPr="00AD189A">
        <w:rPr>
          <w:noProof/>
          <w:sz w:val="20"/>
        </w:rPr>
        <w:t> </w:t>
      </w:r>
      <w:r w:rsidRPr="00AD189A">
        <w:rPr>
          <w:noProof/>
          <w:sz w:val="20"/>
        </w:rPr>
        <w:t> </w:t>
      </w:r>
      <w:r w:rsidRPr="00AD189A">
        <w:rPr>
          <w:noProof/>
          <w:sz w:val="20"/>
        </w:rPr>
        <w:t> </w:t>
      </w:r>
      <w:r w:rsidRPr="00AD189A">
        <w:rPr>
          <w:noProof/>
          <w:sz w:val="20"/>
        </w:rPr>
        <w:t> </w:t>
      </w:r>
      <w:r w:rsidRPr="00AD189A">
        <w:rPr>
          <w:rFonts w:cs="Arial"/>
          <w:sz w:val="20"/>
        </w:rPr>
        <w:fldChar w:fldCharType="end"/>
      </w:r>
    </w:p>
    <w:p w14:paraId="05126425" w14:textId="6EDCC88D" w:rsidR="00AD189A" w:rsidRPr="00AD189A" w:rsidRDefault="00AD189A" w:rsidP="0083633A">
      <w:pPr>
        <w:pStyle w:val="Listenabsatz"/>
        <w:spacing w:line="360" w:lineRule="auto"/>
        <w:ind w:left="1225" w:firstLine="477"/>
        <w:rPr>
          <w:sz w:val="20"/>
        </w:rPr>
      </w:pPr>
      <w:r w:rsidRPr="00AD189A">
        <w:rPr>
          <w:b/>
          <w:sz w:val="20"/>
        </w:rPr>
        <w:fldChar w:fldCharType="begin">
          <w:ffData>
            <w:name w:val="Kontrollkästchen2"/>
            <w:enabled/>
            <w:calcOnExit w:val="0"/>
            <w:checkBox>
              <w:sizeAuto/>
              <w:default w:val="0"/>
            </w:checkBox>
          </w:ffData>
        </w:fldChar>
      </w:r>
      <w:r w:rsidRPr="00AD189A">
        <w:rPr>
          <w:b/>
          <w:sz w:val="20"/>
        </w:rPr>
        <w:instrText xml:space="preserve"> FORMCHECKBOX </w:instrText>
      </w:r>
      <w:r w:rsidR="00496092">
        <w:rPr>
          <w:b/>
          <w:sz w:val="20"/>
        </w:rPr>
      </w:r>
      <w:r w:rsidR="00496092">
        <w:rPr>
          <w:b/>
          <w:sz w:val="20"/>
        </w:rPr>
        <w:fldChar w:fldCharType="separate"/>
      </w:r>
      <w:r w:rsidRPr="00AD189A">
        <w:rPr>
          <w:b/>
          <w:sz w:val="20"/>
        </w:rPr>
        <w:fldChar w:fldCharType="end"/>
      </w:r>
      <w:r w:rsidRPr="00AD189A">
        <w:rPr>
          <w:b/>
          <w:sz w:val="20"/>
        </w:rPr>
        <w:t xml:space="preserve"> </w:t>
      </w:r>
      <w:r w:rsidR="00C10802">
        <w:rPr>
          <w:sz w:val="20"/>
        </w:rPr>
        <w:t>Andere relevante Zulassungen</w:t>
      </w:r>
    </w:p>
    <w:p w14:paraId="2D988D60" w14:textId="77777777" w:rsidR="00AD189A" w:rsidRDefault="00AD189A" w:rsidP="0083633A">
      <w:pPr>
        <w:pStyle w:val="Listenabsatz"/>
        <w:spacing w:line="360" w:lineRule="auto"/>
        <w:ind w:left="1225" w:firstLine="477"/>
        <w:rPr>
          <w:rFonts w:cs="Arial"/>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50745C9D" w14:textId="77777777" w:rsidR="001022DE" w:rsidRPr="00897F56" w:rsidRDefault="00FF15A4" w:rsidP="00FF15A4">
      <w:pPr>
        <w:rPr>
          <w:sz w:val="20"/>
        </w:rPr>
      </w:pPr>
      <w:r>
        <w:rPr>
          <w:sz w:val="20"/>
        </w:rPr>
        <w:br w:type="page"/>
      </w:r>
    </w:p>
    <w:p w14:paraId="1B11CA7B" w14:textId="77777777" w:rsidR="006D105B" w:rsidRPr="006C28B4" w:rsidRDefault="006D105B" w:rsidP="008352D2">
      <w:pPr>
        <w:pStyle w:val="berschrift2"/>
        <w:rPr>
          <w:color w:val="0D0D0D" w:themeColor="text1" w:themeTint="F2"/>
        </w:rPr>
      </w:pPr>
      <w:bookmarkStart w:id="26" w:name="_Toc520724325"/>
      <w:r w:rsidRPr="006C28B4">
        <w:lastRenderedPageBreak/>
        <w:t>Qualitätsmanagement</w:t>
      </w:r>
      <w:bookmarkEnd w:id="26"/>
    </w:p>
    <w:p w14:paraId="14918330" w14:textId="77777777" w:rsidR="006D105B" w:rsidRPr="005F6B33" w:rsidRDefault="006D105B" w:rsidP="006D105B">
      <w:pPr>
        <w:pStyle w:val="Listenabsatz"/>
        <w:ind w:left="360"/>
        <w:rPr>
          <w:rFonts w:cs="Arial"/>
          <w:color w:val="0D0D0D" w:themeColor="text1" w:themeTint="F2"/>
          <w:sz w:val="20"/>
          <w:highlight w:val="yellow"/>
        </w:rPr>
      </w:pPr>
    </w:p>
    <w:p w14:paraId="2D1D5142" w14:textId="36F8FEAE" w:rsidR="006D105B" w:rsidRPr="005F6B33" w:rsidRDefault="006D105B" w:rsidP="006D105B">
      <w:pPr>
        <w:pStyle w:val="Listenabsatz"/>
        <w:ind w:left="360"/>
        <w:rPr>
          <w:rFonts w:cs="Arial"/>
          <w:color w:val="0D0D0D" w:themeColor="text1" w:themeTint="F2"/>
          <w:sz w:val="20"/>
          <w:highlight w:val="yellow"/>
        </w:rPr>
      </w:pPr>
    </w:p>
    <w:p w14:paraId="58C31336" w14:textId="14FEE1E7" w:rsidR="006D105B" w:rsidRPr="00977EA0" w:rsidRDefault="00977EA0" w:rsidP="008D7F28">
      <w:pPr>
        <w:pStyle w:val="berschrift3"/>
      </w:pPr>
      <w:bookmarkStart w:id="27" w:name="_Toc513447921"/>
      <w:bookmarkStart w:id="28" w:name="_Toc513535616"/>
      <w:bookmarkStart w:id="29" w:name="_Toc513536022"/>
      <w:bookmarkStart w:id="30" w:name="_Toc513552193"/>
      <w:bookmarkStart w:id="31" w:name="_Toc517681283"/>
      <w:bookmarkStart w:id="32" w:name="_Toc517681683"/>
      <w:bookmarkStart w:id="33" w:name="_Toc517783368"/>
      <w:bookmarkStart w:id="34" w:name="_Toc517797845"/>
      <w:bookmarkStart w:id="35" w:name="_Toc518646396"/>
      <w:bookmarkStart w:id="36" w:name="_Toc518646491"/>
      <w:bookmarkStart w:id="37" w:name="_Toc518661947"/>
      <w:bookmarkStart w:id="38" w:name="_Toc520724326"/>
      <w:r w:rsidRPr="00977EA0">
        <w:t>Haben Sie Erfahrung mit den folgenden</w:t>
      </w:r>
      <w:r w:rsidR="006D105B" w:rsidRPr="00977EA0">
        <w:t xml:space="preserve"> DIN-Normen</w:t>
      </w:r>
      <w:bookmarkEnd w:id="27"/>
      <w:bookmarkEnd w:id="28"/>
      <w:bookmarkEnd w:id="29"/>
      <w:bookmarkEnd w:id="30"/>
      <w:bookmarkEnd w:id="31"/>
      <w:bookmarkEnd w:id="32"/>
      <w:bookmarkEnd w:id="33"/>
      <w:bookmarkEnd w:id="34"/>
      <w:bookmarkEnd w:id="35"/>
      <w:bookmarkEnd w:id="36"/>
      <w:bookmarkEnd w:id="37"/>
      <w:r w:rsidR="00BA5A79">
        <w:t xml:space="preserve"> (CENELEC</w:t>
      </w:r>
      <w:r w:rsidR="00A031F8">
        <w:t>)</w:t>
      </w:r>
      <w:r w:rsidRPr="00977EA0">
        <w:t>?</w:t>
      </w:r>
      <w:bookmarkEnd w:id="38"/>
    </w:p>
    <w:p w14:paraId="4EC4EE56" w14:textId="77777777" w:rsidR="006D105B" w:rsidRPr="00977EA0" w:rsidRDefault="006D105B" w:rsidP="0083633A">
      <w:pPr>
        <w:pStyle w:val="Listenabsatz"/>
        <w:ind w:left="1701"/>
        <w:rPr>
          <w:rFonts w:cs="Arial"/>
          <w:sz w:val="20"/>
        </w:rPr>
      </w:pPr>
    </w:p>
    <w:p w14:paraId="389872EB" w14:textId="77777777" w:rsidR="00977EA0" w:rsidRPr="004D57FD" w:rsidRDefault="006D105B" w:rsidP="0083633A">
      <w:pPr>
        <w:ind w:left="1701"/>
        <w:rPr>
          <w:rFonts w:cs="Arial"/>
          <w:sz w:val="20"/>
        </w:rPr>
      </w:pPr>
      <w:r w:rsidRPr="004D57FD">
        <w:rPr>
          <w:rFonts w:cs="Arial"/>
          <w:sz w:val="20"/>
        </w:rPr>
        <w:t>DIN EN 50126</w:t>
      </w:r>
    </w:p>
    <w:p w14:paraId="73F82C69" w14:textId="220E5A3B" w:rsidR="006D105B" w:rsidRPr="004D57FD" w:rsidRDefault="006D105B" w:rsidP="0083633A">
      <w:pPr>
        <w:ind w:left="1701"/>
        <w:rPr>
          <w:rFonts w:cs="Arial"/>
          <w:sz w:val="20"/>
        </w:rPr>
      </w:pPr>
      <w:r w:rsidRPr="004D57FD">
        <w:rPr>
          <w:rFonts w:cs="Arial"/>
          <w:color w:val="auto"/>
          <w:sz w:val="20"/>
        </w:rPr>
        <w:fldChar w:fldCharType="begin">
          <w:ffData>
            <w:name w:val="Ref_Bau_abges_J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004D57FD">
        <w:rPr>
          <w:rFonts w:cs="Arial"/>
          <w:color w:val="auto"/>
          <w:sz w:val="20"/>
        </w:rPr>
        <w:t xml:space="preserve"> </w:t>
      </w:r>
      <w:r w:rsidR="004D57FD" w:rsidRPr="004D57FD">
        <w:rPr>
          <w:rFonts w:cs="Arial"/>
          <w:color w:val="auto"/>
          <w:sz w:val="20"/>
        </w:rPr>
        <w:t xml:space="preserve">ja </w:t>
      </w:r>
      <w:r w:rsidRPr="004D57FD">
        <w:rPr>
          <w:rFonts w:cs="Arial"/>
          <w:color w:val="auto"/>
          <w:sz w:val="20"/>
        </w:rPr>
        <w:fldChar w:fldCharType="begin">
          <w:ffData>
            <w:name w:val="Ref_Bau_abges_N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Pr="004D57FD">
        <w:rPr>
          <w:rFonts w:cs="Arial"/>
          <w:color w:val="auto"/>
          <w:sz w:val="20"/>
        </w:rPr>
        <w:t xml:space="preserve"> nein</w:t>
      </w:r>
    </w:p>
    <w:p w14:paraId="12CCA9D0" w14:textId="77777777" w:rsidR="006D105B" w:rsidRPr="004D57FD" w:rsidRDefault="006D105B" w:rsidP="0083633A">
      <w:pPr>
        <w:pStyle w:val="Listenabsatz"/>
        <w:ind w:left="1701"/>
        <w:rPr>
          <w:rFonts w:cs="Arial"/>
          <w:sz w:val="20"/>
        </w:rPr>
      </w:pPr>
    </w:p>
    <w:p w14:paraId="27E55BA7" w14:textId="33A02E45" w:rsidR="00977EA0" w:rsidRPr="004D57FD" w:rsidRDefault="00977EA0" w:rsidP="0083633A">
      <w:pPr>
        <w:ind w:left="1701"/>
        <w:rPr>
          <w:rFonts w:cs="Arial"/>
          <w:sz w:val="20"/>
        </w:rPr>
      </w:pPr>
      <w:r w:rsidRPr="004D57FD">
        <w:rPr>
          <w:rFonts w:cs="Arial"/>
          <w:sz w:val="20"/>
        </w:rPr>
        <w:t>DIN EN 50128</w:t>
      </w:r>
    </w:p>
    <w:p w14:paraId="72B8A0D5" w14:textId="54A302C2" w:rsidR="006D105B" w:rsidRPr="004D57FD" w:rsidRDefault="006D105B" w:rsidP="0083633A">
      <w:pPr>
        <w:ind w:left="1701"/>
        <w:rPr>
          <w:rFonts w:cs="Arial"/>
          <w:sz w:val="20"/>
        </w:rPr>
      </w:pPr>
      <w:r w:rsidRPr="004D57FD">
        <w:rPr>
          <w:rFonts w:cs="Arial"/>
          <w:color w:val="auto"/>
          <w:sz w:val="20"/>
        </w:rPr>
        <w:fldChar w:fldCharType="begin">
          <w:ffData>
            <w:name w:val="Ref_Bau_abges_J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004D57FD">
        <w:rPr>
          <w:rFonts w:cs="Arial"/>
          <w:color w:val="auto"/>
          <w:sz w:val="20"/>
        </w:rPr>
        <w:t xml:space="preserve"> </w:t>
      </w:r>
      <w:r w:rsidRPr="004D57FD">
        <w:rPr>
          <w:rFonts w:cs="Arial"/>
          <w:color w:val="auto"/>
          <w:sz w:val="20"/>
        </w:rPr>
        <w:t xml:space="preserve">ja </w:t>
      </w:r>
      <w:r w:rsidRPr="004D57FD">
        <w:rPr>
          <w:rFonts w:cs="Arial"/>
          <w:color w:val="auto"/>
          <w:sz w:val="20"/>
        </w:rPr>
        <w:fldChar w:fldCharType="begin">
          <w:ffData>
            <w:name w:val="Ref_Bau_abges_N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Pr="004D57FD">
        <w:rPr>
          <w:rFonts w:cs="Arial"/>
          <w:color w:val="auto"/>
          <w:sz w:val="20"/>
        </w:rPr>
        <w:t xml:space="preserve"> nein</w:t>
      </w:r>
    </w:p>
    <w:p w14:paraId="2FFEFFE5" w14:textId="77777777" w:rsidR="006D105B" w:rsidRPr="004D57FD" w:rsidRDefault="006D105B" w:rsidP="0083633A">
      <w:pPr>
        <w:pStyle w:val="Listenabsatz"/>
        <w:ind w:left="1701"/>
        <w:rPr>
          <w:rFonts w:cs="Arial"/>
          <w:sz w:val="20"/>
        </w:rPr>
      </w:pPr>
    </w:p>
    <w:p w14:paraId="0BD199A2" w14:textId="77777777" w:rsidR="00977EA0" w:rsidRPr="004D57FD" w:rsidRDefault="00977EA0" w:rsidP="0083633A">
      <w:pPr>
        <w:ind w:left="1701"/>
        <w:rPr>
          <w:rFonts w:cs="Arial"/>
          <w:sz w:val="20"/>
        </w:rPr>
      </w:pPr>
      <w:r w:rsidRPr="004D57FD">
        <w:rPr>
          <w:rFonts w:cs="Arial"/>
          <w:sz w:val="20"/>
        </w:rPr>
        <w:t>DIN EN 50129</w:t>
      </w:r>
    </w:p>
    <w:p w14:paraId="2AE6FECA" w14:textId="139E3CB5" w:rsidR="006D105B" w:rsidRPr="004D57FD" w:rsidRDefault="006D105B" w:rsidP="0083633A">
      <w:pPr>
        <w:ind w:left="1701"/>
        <w:rPr>
          <w:rFonts w:cs="Arial"/>
          <w:sz w:val="20"/>
        </w:rPr>
      </w:pPr>
      <w:r w:rsidRPr="004D57FD">
        <w:rPr>
          <w:rFonts w:cs="Arial"/>
          <w:color w:val="auto"/>
          <w:sz w:val="20"/>
        </w:rPr>
        <w:fldChar w:fldCharType="begin">
          <w:ffData>
            <w:name w:val="Ref_Bau_abges_J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004D57FD">
        <w:rPr>
          <w:rFonts w:cs="Arial"/>
          <w:color w:val="auto"/>
          <w:sz w:val="20"/>
        </w:rPr>
        <w:t xml:space="preserve"> </w:t>
      </w:r>
      <w:r w:rsidRPr="004D57FD">
        <w:rPr>
          <w:rFonts w:cs="Arial"/>
          <w:color w:val="auto"/>
          <w:sz w:val="20"/>
        </w:rPr>
        <w:t xml:space="preserve">ja </w:t>
      </w:r>
      <w:r w:rsidRPr="004D57FD">
        <w:rPr>
          <w:rFonts w:cs="Arial"/>
          <w:color w:val="auto"/>
          <w:sz w:val="20"/>
        </w:rPr>
        <w:fldChar w:fldCharType="begin">
          <w:ffData>
            <w:name w:val="Ref_Bau_abges_N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Pr="004D57FD">
        <w:rPr>
          <w:rFonts w:cs="Arial"/>
          <w:color w:val="auto"/>
          <w:sz w:val="20"/>
        </w:rPr>
        <w:t xml:space="preserve"> nein</w:t>
      </w:r>
    </w:p>
    <w:p w14:paraId="7AC967C4" w14:textId="77777777" w:rsidR="006D105B" w:rsidRPr="005F6B33" w:rsidRDefault="006D105B" w:rsidP="00183C35">
      <w:pPr>
        <w:pStyle w:val="Listenabsatz"/>
        <w:ind w:left="360"/>
        <w:rPr>
          <w:rFonts w:cs="Arial"/>
          <w:sz w:val="20"/>
          <w:highlight w:val="yellow"/>
        </w:rPr>
      </w:pPr>
    </w:p>
    <w:p w14:paraId="1B9EC8FC" w14:textId="77777777" w:rsidR="006D105B" w:rsidRPr="005F6B33" w:rsidRDefault="006D105B" w:rsidP="00183C35">
      <w:pPr>
        <w:pStyle w:val="Listenabsatz"/>
        <w:ind w:left="360"/>
        <w:rPr>
          <w:rFonts w:cs="Arial"/>
          <w:sz w:val="20"/>
          <w:highlight w:val="yellow"/>
        </w:rPr>
      </w:pPr>
    </w:p>
    <w:p w14:paraId="35912BE9" w14:textId="3EEE77BD" w:rsidR="006D105B" w:rsidRPr="00A031F8" w:rsidRDefault="006D105B" w:rsidP="008D7F28">
      <w:pPr>
        <w:pStyle w:val="berschrift3"/>
      </w:pPr>
      <w:bookmarkStart w:id="39" w:name="_Toc513447922"/>
      <w:bookmarkStart w:id="40" w:name="_Toc513535617"/>
      <w:bookmarkStart w:id="41" w:name="_Toc513536023"/>
      <w:bookmarkStart w:id="42" w:name="_Toc513552194"/>
      <w:bookmarkStart w:id="43" w:name="_Toc517681284"/>
      <w:bookmarkStart w:id="44" w:name="_Toc517681684"/>
      <w:bookmarkStart w:id="45" w:name="_Toc517783369"/>
      <w:bookmarkStart w:id="46" w:name="_Toc517797846"/>
      <w:bookmarkStart w:id="47" w:name="_Toc518646397"/>
      <w:bookmarkStart w:id="48" w:name="_Toc518646492"/>
      <w:bookmarkStart w:id="49" w:name="_Toc518661948"/>
      <w:bookmarkStart w:id="50" w:name="_Toc520724327"/>
      <w:r w:rsidRPr="00A031F8">
        <w:t>Qualitätsmanagement bei Vorlieferanten</w:t>
      </w:r>
      <w:bookmarkEnd w:id="39"/>
      <w:bookmarkEnd w:id="40"/>
      <w:bookmarkEnd w:id="41"/>
      <w:bookmarkEnd w:id="42"/>
      <w:bookmarkEnd w:id="43"/>
      <w:bookmarkEnd w:id="44"/>
      <w:bookmarkEnd w:id="45"/>
      <w:bookmarkEnd w:id="46"/>
      <w:bookmarkEnd w:id="47"/>
      <w:bookmarkEnd w:id="48"/>
      <w:bookmarkEnd w:id="49"/>
      <w:bookmarkEnd w:id="50"/>
    </w:p>
    <w:p w14:paraId="1D4E649C" w14:textId="77777777" w:rsidR="00CE0E1F" w:rsidRPr="00A031F8" w:rsidRDefault="00CE0E1F" w:rsidP="0083633A">
      <w:pPr>
        <w:pStyle w:val="Listenabsatz"/>
        <w:ind w:left="1701"/>
        <w:rPr>
          <w:rFonts w:cs="Arial"/>
          <w:sz w:val="20"/>
        </w:rPr>
      </w:pPr>
    </w:p>
    <w:p w14:paraId="63767BC7" w14:textId="46C280B2" w:rsidR="006D105B" w:rsidRPr="004D57FD" w:rsidRDefault="006D105B" w:rsidP="0083633A">
      <w:pPr>
        <w:ind w:left="1701"/>
        <w:rPr>
          <w:rFonts w:cs="Arial"/>
          <w:sz w:val="20"/>
        </w:rPr>
      </w:pPr>
      <w:r w:rsidRPr="004D57FD">
        <w:rPr>
          <w:rFonts w:cs="Arial"/>
          <w:sz w:val="20"/>
        </w:rPr>
        <w:t>Führen Sie QM-Aud</w:t>
      </w:r>
      <w:r w:rsidR="00A031F8" w:rsidRPr="004D57FD">
        <w:rPr>
          <w:rFonts w:cs="Arial"/>
          <w:sz w:val="20"/>
        </w:rPr>
        <w:t xml:space="preserve">its bei Vorlieferanten durch? </w:t>
      </w:r>
    </w:p>
    <w:p w14:paraId="271AC011" w14:textId="09FF3A2F" w:rsidR="006D105B" w:rsidRPr="004D57FD" w:rsidRDefault="006D105B" w:rsidP="0083633A">
      <w:pPr>
        <w:pStyle w:val="Listenabsatz"/>
        <w:ind w:left="1701"/>
        <w:rPr>
          <w:rFonts w:cs="Arial"/>
          <w:color w:val="auto"/>
          <w:sz w:val="20"/>
        </w:rPr>
      </w:pPr>
      <w:r w:rsidRPr="004D57FD">
        <w:rPr>
          <w:rFonts w:cs="Arial"/>
          <w:color w:val="auto"/>
          <w:sz w:val="20"/>
        </w:rPr>
        <w:fldChar w:fldCharType="begin">
          <w:ffData>
            <w:name w:val="Ref_Bau_abges_J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004D57FD">
        <w:rPr>
          <w:rFonts w:cs="Arial"/>
          <w:color w:val="auto"/>
          <w:sz w:val="20"/>
        </w:rPr>
        <w:t xml:space="preserve"> </w:t>
      </w:r>
      <w:r w:rsidR="00A031F8" w:rsidRPr="004D57FD">
        <w:rPr>
          <w:rFonts w:cs="Arial"/>
          <w:color w:val="auto"/>
          <w:sz w:val="20"/>
        </w:rPr>
        <w:t xml:space="preserve">ja </w:t>
      </w:r>
      <w:r w:rsidRPr="004D57FD">
        <w:rPr>
          <w:rFonts w:cs="Arial"/>
          <w:color w:val="auto"/>
          <w:sz w:val="20"/>
        </w:rPr>
        <w:fldChar w:fldCharType="begin">
          <w:ffData>
            <w:name w:val="Ref_Bau_abges_N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Pr="004D57FD">
        <w:rPr>
          <w:rFonts w:cs="Arial"/>
          <w:color w:val="auto"/>
          <w:sz w:val="20"/>
        </w:rPr>
        <w:t xml:space="preserve"> nein</w:t>
      </w:r>
    </w:p>
    <w:p w14:paraId="44089B4C" w14:textId="77777777" w:rsidR="00A031F8" w:rsidRPr="004D57FD" w:rsidRDefault="00A031F8" w:rsidP="0083633A">
      <w:pPr>
        <w:pStyle w:val="Listenabsatz"/>
        <w:ind w:left="1701"/>
        <w:rPr>
          <w:rFonts w:cs="Arial"/>
          <w:color w:val="auto"/>
          <w:sz w:val="20"/>
        </w:rPr>
      </w:pPr>
    </w:p>
    <w:p w14:paraId="12E75496" w14:textId="674A24FE" w:rsidR="004D57FD" w:rsidRPr="004D57FD" w:rsidRDefault="006D105B" w:rsidP="0083633A">
      <w:pPr>
        <w:ind w:left="1701"/>
        <w:rPr>
          <w:rFonts w:cs="Arial"/>
          <w:sz w:val="20"/>
        </w:rPr>
      </w:pPr>
      <w:r w:rsidRPr="004D57FD">
        <w:rPr>
          <w:rFonts w:cs="Arial"/>
          <w:sz w:val="20"/>
        </w:rPr>
        <w:t>Fü</w:t>
      </w:r>
      <w:r w:rsidR="00F10FD0">
        <w:rPr>
          <w:rFonts w:cs="Arial"/>
          <w:sz w:val="20"/>
        </w:rPr>
        <w:t>hren Sie weitere Prüfungen</w:t>
      </w:r>
      <w:r w:rsidRPr="004D57FD">
        <w:rPr>
          <w:rFonts w:cs="Arial"/>
          <w:sz w:val="20"/>
        </w:rPr>
        <w:t>, z.B. Abnahmeprüfungen bei Ihren Vorlieferanten</w:t>
      </w:r>
      <w:r w:rsidR="00F10FD0">
        <w:rPr>
          <w:rFonts w:cs="Arial"/>
          <w:sz w:val="20"/>
        </w:rPr>
        <w:t xml:space="preserve"> oder Prüfungen durch Dritte durch?</w:t>
      </w:r>
    </w:p>
    <w:p w14:paraId="48470978" w14:textId="2CDFB190" w:rsidR="006D105B" w:rsidRPr="004D57FD" w:rsidRDefault="006D105B" w:rsidP="0083633A">
      <w:pPr>
        <w:ind w:left="1701"/>
        <w:rPr>
          <w:rFonts w:cs="Arial"/>
          <w:sz w:val="20"/>
        </w:rPr>
      </w:pPr>
      <w:r w:rsidRPr="004D57FD">
        <w:rPr>
          <w:rFonts w:cs="Arial"/>
          <w:color w:val="auto"/>
          <w:sz w:val="20"/>
        </w:rPr>
        <w:fldChar w:fldCharType="begin">
          <w:ffData>
            <w:name w:val="Ref_Bau_abges_J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004D57FD">
        <w:rPr>
          <w:rFonts w:cs="Arial"/>
          <w:color w:val="auto"/>
          <w:sz w:val="20"/>
        </w:rPr>
        <w:t xml:space="preserve"> </w:t>
      </w:r>
      <w:r w:rsidRPr="004D57FD">
        <w:rPr>
          <w:rFonts w:cs="Arial"/>
          <w:color w:val="auto"/>
          <w:sz w:val="20"/>
        </w:rPr>
        <w:t xml:space="preserve">ja </w:t>
      </w:r>
      <w:r w:rsidRPr="004D57FD">
        <w:rPr>
          <w:rFonts w:cs="Arial"/>
          <w:color w:val="auto"/>
          <w:sz w:val="20"/>
        </w:rPr>
        <w:fldChar w:fldCharType="begin">
          <w:ffData>
            <w:name w:val="Ref_Bau_abges_N_A2"/>
            <w:enabled/>
            <w:calcOnExit w:val="0"/>
            <w:checkBox>
              <w:sizeAuto/>
              <w:default w:val="0"/>
            </w:checkBox>
          </w:ffData>
        </w:fldChar>
      </w:r>
      <w:r w:rsidRPr="004D57FD">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D57FD">
        <w:rPr>
          <w:rFonts w:cs="Arial"/>
          <w:color w:val="auto"/>
          <w:sz w:val="20"/>
        </w:rPr>
        <w:fldChar w:fldCharType="end"/>
      </w:r>
      <w:r w:rsidRPr="004D57FD">
        <w:rPr>
          <w:rFonts w:cs="Arial"/>
          <w:color w:val="auto"/>
          <w:sz w:val="20"/>
        </w:rPr>
        <w:t xml:space="preserve"> nein</w:t>
      </w:r>
    </w:p>
    <w:p w14:paraId="68430A65" w14:textId="77777777" w:rsidR="006D105B" w:rsidRPr="00A031F8" w:rsidRDefault="006D105B" w:rsidP="0083633A">
      <w:pPr>
        <w:pStyle w:val="Listenabsatz"/>
        <w:ind w:left="1701"/>
        <w:rPr>
          <w:rFonts w:cs="Arial"/>
          <w:sz w:val="20"/>
        </w:rPr>
      </w:pPr>
    </w:p>
    <w:p w14:paraId="6EF2C1AB" w14:textId="77777777" w:rsidR="006D105B" w:rsidRPr="00A031F8" w:rsidRDefault="006D105B" w:rsidP="0083633A">
      <w:pPr>
        <w:ind w:left="1701"/>
        <w:rPr>
          <w:rFonts w:cs="Arial"/>
          <w:sz w:val="20"/>
        </w:rPr>
      </w:pPr>
      <w:r w:rsidRPr="00A031F8">
        <w:rPr>
          <w:rFonts w:cs="Arial"/>
          <w:sz w:val="20"/>
        </w:rPr>
        <w:t>Wenn ja, welche?</w:t>
      </w:r>
    </w:p>
    <w:p w14:paraId="71FCBC6C" w14:textId="77777777" w:rsidR="006D105B" w:rsidRPr="00A031F8" w:rsidRDefault="006D105B" w:rsidP="0083633A">
      <w:pPr>
        <w:ind w:left="1701"/>
        <w:rPr>
          <w:rFonts w:cs="Arial"/>
          <w:sz w:val="20"/>
        </w:rPr>
      </w:pPr>
      <w:r w:rsidRPr="00A031F8">
        <w:rPr>
          <w:rFonts w:cs="Arial"/>
          <w:sz w:val="20"/>
        </w:rPr>
        <w:fldChar w:fldCharType="begin">
          <w:ffData>
            <w:name w:val="Text2"/>
            <w:enabled/>
            <w:calcOnExit w:val="0"/>
            <w:textInput/>
          </w:ffData>
        </w:fldChar>
      </w:r>
      <w:r w:rsidRPr="00A031F8">
        <w:rPr>
          <w:rFonts w:cs="Arial"/>
          <w:sz w:val="20"/>
        </w:rPr>
        <w:instrText xml:space="preserve"> FORMTEXT </w:instrText>
      </w:r>
      <w:r w:rsidRPr="00A031F8">
        <w:rPr>
          <w:rFonts w:cs="Arial"/>
          <w:sz w:val="20"/>
        </w:rPr>
      </w:r>
      <w:r w:rsidRPr="00A031F8">
        <w:rPr>
          <w:rFonts w:cs="Arial"/>
          <w:sz w:val="20"/>
        </w:rPr>
        <w:fldChar w:fldCharType="separate"/>
      </w:r>
      <w:r w:rsidRPr="00A031F8">
        <w:rPr>
          <w:noProof/>
        </w:rPr>
        <w:t> </w:t>
      </w:r>
      <w:r w:rsidRPr="00A031F8">
        <w:rPr>
          <w:noProof/>
        </w:rPr>
        <w:t> </w:t>
      </w:r>
      <w:r w:rsidRPr="00A031F8">
        <w:rPr>
          <w:noProof/>
        </w:rPr>
        <w:t> </w:t>
      </w:r>
      <w:r w:rsidRPr="00A031F8">
        <w:rPr>
          <w:noProof/>
        </w:rPr>
        <w:t> </w:t>
      </w:r>
      <w:r w:rsidRPr="00A031F8">
        <w:rPr>
          <w:noProof/>
        </w:rPr>
        <w:t> </w:t>
      </w:r>
      <w:r w:rsidRPr="00A031F8">
        <w:rPr>
          <w:rFonts w:cs="Arial"/>
          <w:sz w:val="20"/>
        </w:rPr>
        <w:fldChar w:fldCharType="end"/>
      </w:r>
    </w:p>
    <w:p w14:paraId="07D56C74" w14:textId="77777777" w:rsidR="006D105B" w:rsidRPr="005F6B33" w:rsidRDefault="006D105B" w:rsidP="00174A25">
      <w:pPr>
        <w:pStyle w:val="Listenabsatz"/>
        <w:ind w:left="360"/>
        <w:rPr>
          <w:rFonts w:cs="Arial"/>
          <w:sz w:val="20"/>
          <w:highlight w:val="yellow"/>
        </w:rPr>
      </w:pPr>
    </w:p>
    <w:p w14:paraId="31820DC6" w14:textId="4CB832A8" w:rsidR="00CE0E1F" w:rsidRPr="005F6B33" w:rsidRDefault="00CE0E1F" w:rsidP="00CE0E1F">
      <w:pPr>
        <w:ind w:left="850" w:firstLine="425"/>
        <w:rPr>
          <w:rFonts w:cs="Arial"/>
          <w:sz w:val="20"/>
          <w:highlight w:val="yellow"/>
        </w:rPr>
      </w:pPr>
    </w:p>
    <w:p w14:paraId="65573A32" w14:textId="77777777" w:rsidR="007A35B7" w:rsidRPr="00A031F8" w:rsidRDefault="007A35B7" w:rsidP="007A35B7">
      <w:pPr>
        <w:pStyle w:val="berschrift3"/>
      </w:pPr>
      <w:bookmarkStart w:id="51" w:name="_Toc517783371"/>
      <w:bookmarkStart w:id="52" w:name="_Toc517797848"/>
      <w:bookmarkStart w:id="53" w:name="_Toc518646399"/>
      <w:bookmarkStart w:id="54" w:name="_Toc518646494"/>
      <w:bookmarkStart w:id="55" w:name="_Toc518661950"/>
      <w:bookmarkStart w:id="56" w:name="_Toc520724328"/>
      <w:r w:rsidRPr="00A031F8">
        <w:t xml:space="preserve">Auditierung der Produktion </w:t>
      </w:r>
      <w:r w:rsidRPr="00A031F8">
        <w:rPr>
          <w:b w:val="0"/>
        </w:rPr>
        <w:t>(</w:t>
      </w:r>
      <w:r w:rsidR="004777A2" w:rsidRPr="00A031F8">
        <w:rPr>
          <w:b w:val="0"/>
        </w:rPr>
        <w:t>KO-Kriterium</w:t>
      </w:r>
      <w:r w:rsidRPr="00A031F8">
        <w:rPr>
          <w:b w:val="0"/>
        </w:rPr>
        <w:t>)</w:t>
      </w:r>
      <w:bookmarkEnd w:id="51"/>
      <w:bookmarkEnd w:id="52"/>
      <w:bookmarkEnd w:id="53"/>
      <w:bookmarkEnd w:id="54"/>
      <w:bookmarkEnd w:id="55"/>
      <w:bookmarkEnd w:id="56"/>
    </w:p>
    <w:p w14:paraId="5E608520" w14:textId="10F7061B" w:rsidR="007A35B7" w:rsidRPr="00A031F8" w:rsidRDefault="007A35B7" w:rsidP="0083633A">
      <w:pPr>
        <w:pStyle w:val="Listenabsatz"/>
        <w:ind w:left="1701"/>
        <w:rPr>
          <w:sz w:val="20"/>
        </w:rPr>
      </w:pPr>
      <w:r w:rsidRPr="00A031F8">
        <w:rPr>
          <w:sz w:val="20"/>
        </w:rPr>
        <w:t>Ist eine Auditierung Ihre</w:t>
      </w:r>
      <w:r w:rsidR="00F10FD0">
        <w:rPr>
          <w:sz w:val="20"/>
        </w:rPr>
        <w:t>s Produktionsprozesses durch die DB AG</w:t>
      </w:r>
      <w:r w:rsidRPr="00A031F8">
        <w:rPr>
          <w:sz w:val="20"/>
        </w:rPr>
        <w:t xml:space="preserve"> möglich?</w:t>
      </w:r>
    </w:p>
    <w:p w14:paraId="37E00B38" w14:textId="54D60289" w:rsidR="007A35B7" w:rsidRPr="00A031F8" w:rsidRDefault="007A35B7" w:rsidP="0083633A">
      <w:pPr>
        <w:pStyle w:val="Listenabsatz"/>
        <w:ind w:left="1701"/>
        <w:rPr>
          <w:sz w:val="20"/>
        </w:rPr>
      </w:pPr>
      <w:r w:rsidRPr="00A031F8">
        <w:rPr>
          <w:sz w:val="20"/>
        </w:rPr>
        <w:fldChar w:fldCharType="begin">
          <w:ffData>
            <w:name w:val="Kontrollkästchen2"/>
            <w:enabled/>
            <w:calcOnExit w:val="0"/>
            <w:checkBox>
              <w:sizeAuto/>
              <w:default w:val="0"/>
            </w:checkBox>
          </w:ffData>
        </w:fldChar>
      </w:r>
      <w:r w:rsidRPr="00A031F8">
        <w:rPr>
          <w:sz w:val="20"/>
        </w:rPr>
        <w:instrText xml:space="preserve"> FORMCHECKBOX </w:instrText>
      </w:r>
      <w:r w:rsidR="00496092">
        <w:rPr>
          <w:sz w:val="20"/>
        </w:rPr>
      </w:r>
      <w:r w:rsidR="00496092">
        <w:rPr>
          <w:sz w:val="20"/>
        </w:rPr>
        <w:fldChar w:fldCharType="separate"/>
      </w:r>
      <w:r w:rsidRPr="00A031F8">
        <w:rPr>
          <w:sz w:val="20"/>
        </w:rPr>
        <w:fldChar w:fldCharType="end"/>
      </w:r>
      <w:r w:rsidR="004D57FD">
        <w:rPr>
          <w:sz w:val="20"/>
        </w:rPr>
        <w:t xml:space="preserve"> Ja </w:t>
      </w:r>
      <w:r w:rsidRPr="00A031F8">
        <w:rPr>
          <w:sz w:val="20"/>
        </w:rPr>
        <w:fldChar w:fldCharType="begin">
          <w:ffData>
            <w:name w:val="Kontrollkästchen2"/>
            <w:enabled/>
            <w:calcOnExit w:val="0"/>
            <w:checkBox>
              <w:sizeAuto/>
              <w:default w:val="0"/>
            </w:checkBox>
          </w:ffData>
        </w:fldChar>
      </w:r>
      <w:r w:rsidRPr="00A031F8">
        <w:rPr>
          <w:sz w:val="20"/>
        </w:rPr>
        <w:instrText xml:space="preserve"> FORMCHECKBOX </w:instrText>
      </w:r>
      <w:r w:rsidR="00496092">
        <w:rPr>
          <w:sz w:val="20"/>
        </w:rPr>
      </w:r>
      <w:r w:rsidR="00496092">
        <w:rPr>
          <w:sz w:val="20"/>
        </w:rPr>
        <w:fldChar w:fldCharType="separate"/>
      </w:r>
      <w:r w:rsidRPr="00A031F8">
        <w:rPr>
          <w:sz w:val="20"/>
        </w:rPr>
        <w:fldChar w:fldCharType="end"/>
      </w:r>
      <w:r w:rsidRPr="00A031F8">
        <w:rPr>
          <w:sz w:val="20"/>
        </w:rPr>
        <w:t xml:space="preserve"> Nein </w:t>
      </w:r>
    </w:p>
    <w:p w14:paraId="291B4115" w14:textId="77777777" w:rsidR="007A35B7" w:rsidRPr="00A031F8" w:rsidRDefault="007A35B7" w:rsidP="0083633A">
      <w:pPr>
        <w:pStyle w:val="Listenabsatz"/>
        <w:ind w:left="1701"/>
        <w:rPr>
          <w:rFonts w:cs="Arial"/>
          <w:sz w:val="20"/>
        </w:rPr>
      </w:pPr>
      <w:r w:rsidRPr="00A031F8">
        <w:rPr>
          <w:sz w:val="20"/>
        </w:rPr>
        <w:t>Wenn ja, unter welchen Bedingungen:</w:t>
      </w:r>
      <w:r w:rsidRPr="00A031F8">
        <w:rPr>
          <w:rFonts w:cs="Arial"/>
          <w:sz w:val="20"/>
        </w:rPr>
        <w:t xml:space="preserve"> </w:t>
      </w:r>
    </w:p>
    <w:p w14:paraId="159C7F06" w14:textId="77777777" w:rsidR="007A35B7" w:rsidRPr="009A31B0" w:rsidRDefault="007A35B7" w:rsidP="0083633A">
      <w:pPr>
        <w:pStyle w:val="Listenabsatz"/>
        <w:ind w:left="1701"/>
        <w:rPr>
          <w:sz w:val="20"/>
        </w:rPr>
      </w:pPr>
      <w:r w:rsidRPr="00A031F8">
        <w:rPr>
          <w:rFonts w:cs="Arial"/>
          <w:sz w:val="20"/>
        </w:rPr>
        <w:fldChar w:fldCharType="begin">
          <w:ffData>
            <w:name w:val="Text2"/>
            <w:enabled/>
            <w:calcOnExit w:val="0"/>
            <w:textInput/>
          </w:ffData>
        </w:fldChar>
      </w:r>
      <w:r w:rsidRPr="00A031F8">
        <w:rPr>
          <w:rFonts w:cs="Arial"/>
          <w:sz w:val="20"/>
        </w:rPr>
        <w:instrText xml:space="preserve"> FORMTEXT </w:instrText>
      </w:r>
      <w:r w:rsidRPr="00A031F8">
        <w:rPr>
          <w:rFonts w:cs="Arial"/>
          <w:sz w:val="20"/>
        </w:rPr>
      </w:r>
      <w:r w:rsidRPr="00A031F8">
        <w:rPr>
          <w:rFonts w:cs="Arial"/>
          <w:sz w:val="20"/>
        </w:rPr>
        <w:fldChar w:fldCharType="separate"/>
      </w:r>
      <w:r w:rsidRPr="00A031F8">
        <w:rPr>
          <w:noProof/>
        </w:rPr>
        <w:t> </w:t>
      </w:r>
      <w:r w:rsidRPr="00A031F8">
        <w:rPr>
          <w:noProof/>
        </w:rPr>
        <w:t> </w:t>
      </w:r>
      <w:r w:rsidRPr="00A031F8">
        <w:rPr>
          <w:noProof/>
        </w:rPr>
        <w:t> </w:t>
      </w:r>
      <w:r w:rsidRPr="00A031F8">
        <w:rPr>
          <w:noProof/>
        </w:rPr>
        <w:t> </w:t>
      </w:r>
      <w:r w:rsidRPr="00A031F8">
        <w:rPr>
          <w:noProof/>
        </w:rPr>
        <w:t> </w:t>
      </w:r>
      <w:r w:rsidRPr="00A031F8">
        <w:rPr>
          <w:rFonts w:cs="Arial"/>
          <w:sz w:val="20"/>
        </w:rPr>
        <w:fldChar w:fldCharType="end"/>
      </w:r>
    </w:p>
    <w:p w14:paraId="14046195" w14:textId="783DE088" w:rsidR="002945C8" w:rsidRPr="00897F56" w:rsidRDefault="006C28B4" w:rsidP="0083633A">
      <w:pPr>
        <w:ind w:left="1701"/>
        <w:rPr>
          <w:sz w:val="20"/>
        </w:rPr>
      </w:pPr>
      <w:r>
        <w:rPr>
          <w:sz w:val="20"/>
        </w:rPr>
        <w:br w:type="page"/>
      </w:r>
    </w:p>
    <w:p w14:paraId="38BF7010" w14:textId="58FD5BD5" w:rsidR="00EC54FD" w:rsidRPr="00DB593B" w:rsidRDefault="00E370F0" w:rsidP="008D7F28">
      <w:pPr>
        <w:pStyle w:val="berschrift2"/>
      </w:pPr>
      <w:bookmarkStart w:id="57" w:name="_Toc471889208"/>
      <w:bookmarkStart w:id="58" w:name="_Toc431197021"/>
      <w:bookmarkStart w:id="59" w:name="_Toc520724329"/>
      <w:r>
        <w:lastRenderedPageBreak/>
        <w:t xml:space="preserve">Forschung und </w:t>
      </w:r>
      <w:r w:rsidR="00EC54FD" w:rsidRPr="00DB593B">
        <w:t>Entwicklung</w:t>
      </w:r>
      <w:bookmarkEnd w:id="57"/>
      <w:bookmarkEnd w:id="58"/>
      <w:bookmarkEnd w:id="59"/>
    </w:p>
    <w:p w14:paraId="233AEA42" w14:textId="77777777" w:rsidR="00EC54FD" w:rsidRPr="00897F56" w:rsidRDefault="00EC54FD" w:rsidP="00EC54FD">
      <w:pPr>
        <w:tabs>
          <w:tab w:val="left" w:pos="851"/>
          <w:tab w:val="left" w:pos="7938"/>
        </w:tabs>
        <w:spacing w:line="240" w:lineRule="atLeast"/>
        <w:rPr>
          <w:sz w:val="20"/>
        </w:rPr>
      </w:pPr>
    </w:p>
    <w:p w14:paraId="2639B4A7" w14:textId="49E92414" w:rsidR="00EC54FD" w:rsidRPr="00897F56" w:rsidRDefault="00EC54FD" w:rsidP="008D7F28">
      <w:pPr>
        <w:pStyle w:val="berschrift3"/>
      </w:pPr>
      <w:bookmarkStart w:id="60" w:name="_Toc513552200"/>
      <w:bookmarkStart w:id="61" w:name="_Toc513447928"/>
      <w:bookmarkStart w:id="62" w:name="_Toc513535623"/>
      <w:bookmarkStart w:id="63" w:name="_Toc513536029"/>
      <w:bookmarkStart w:id="64" w:name="_Toc517681290"/>
      <w:bookmarkStart w:id="65" w:name="_Toc517681690"/>
      <w:bookmarkStart w:id="66" w:name="_Toc517783376"/>
      <w:bookmarkStart w:id="67" w:name="_Toc517797853"/>
      <w:bookmarkStart w:id="68" w:name="_Toc518646496"/>
      <w:bookmarkStart w:id="69" w:name="_Toc518661952"/>
      <w:bookmarkStart w:id="70" w:name="_Toc520724330"/>
      <w:r w:rsidRPr="00897F56">
        <w:t>Aktivitäten im Bereich Forschung</w:t>
      </w:r>
      <w:bookmarkEnd w:id="60"/>
      <w:bookmarkEnd w:id="61"/>
      <w:bookmarkEnd w:id="62"/>
      <w:bookmarkEnd w:id="63"/>
      <w:bookmarkEnd w:id="64"/>
      <w:bookmarkEnd w:id="65"/>
      <w:bookmarkEnd w:id="66"/>
      <w:bookmarkEnd w:id="67"/>
      <w:bookmarkEnd w:id="68"/>
      <w:bookmarkEnd w:id="69"/>
      <w:bookmarkEnd w:id="70"/>
    </w:p>
    <w:p w14:paraId="0ED439DF" w14:textId="77777777" w:rsidR="00AF11BC" w:rsidRDefault="00AF11BC" w:rsidP="0083633A">
      <w:pPr>
        <w:pStyle w:val="Listenabsatz"/>
        <w:ind w:left="1701"/>
        <w:rPr>
          <w:sz w:val="20"/>
        </w:rPr>
      </w:pPr>
      <w:r>
        <w:rPr>
          <w:sz w:val="20"/>
        </w:rPr>
        <w:t>Sind Sie im Bereich der Di</w:t>
      </w:r>
      <w:r w:rsidR="00344526">
        <w:rPr>
          <w:sz w:val="20"/>
        </w:rPr>
        <w:t xml:space="preserve">gitalen Leit- und Sicherungstechnik in </w:t>
      </w:r>
      <w:r w:rsidR="00766D03">
        <w:rPr>
          <w:sz w:val="20"/>
        </w:rPr>
        <w:t xml:space="preserve">der </w:t>
      </w:r>
      <w:r w:rsidR="00344526">
        <w:rPr>
          <w:sz w:val="20"/>
        </w:rPr>
        <w:t>Forschung tätig?</w:t>
      </w:r>
    </w:p>
    <w:p w14:paraId="7EBCD342" w14:textId="2D257ACD" w:rsidR="00AF11BC" w:rsidRDefault="00344526"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sidR="001843C6">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2D019479" w14:textId="1B76D544" w:rsidR="00EC54FD" w:rsidRPr="00897F56" w:rsidRDefault="00F10FD0" w:rsidP="0083633A">
      <w:pPr>
        <w:pStyle w:val="Listenabsatz"/>
        <w:ind w:left="1701"/>
        <w:rPr>
          <w:sz w:val="20"/>
        </w:rPr>
      </w:pPr>
      <w:r>
        <w:rPr>
          <w:sz w:val="20"/>
        </w:rPr>
        <w:t>Wenn ja, b</w:t>
      </w:r>
      <w:r w:rsidR="00EC54FD" w:rsidRPr="00897F56">
        <w:rPr>
          <w:sz w:val="20"/>
        </w:rPr>
        <w:t xml:space="preserve">eschreiben Sie Ihre Aktivitäten </w:t>
      </w:r>
      <w:r w:rsidR="00344526">
        <w:rPr>
          <w:sz w:val="20"/>
        </w:rPr>
        <w:t>in diesem Bereich:</w:t>
      </w:r>
    </w:p>
    <w:p w14:paraId="30A9A56C" w14:textId="77777777" w:rsidR="00EC54FD" w:rsidRDefault="00EC54FD" w:rsidP="0083633A">
      <w:pPr>
        <w:ind w:left="1701"/>
        <w:rPr>
          <w:rFonts w:cs="Arial"/>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773BF44D" w14:textId="0D8C241B" w:rsidR="0044249C" w:rsidRPr="00897F56" w:rsidRDefault="00766D03" w:rsidP="0044249C">
      <w:pPr>
        <w:pStyle w:val="berschrift3"/>
      </w:pPr>
      <w:bookmarkStart w:id="71" w:name="_Toc513447930"/>
      <w:bookmarkStart w:id="72" w:name="_Toc513535625"/>
      <w:bookmarkStart w:id="73" w:name="_Toc513536031"/>
      <w:bookmarkStart w:id="74" w:name="_Toc513552202"/>
      <w:bookmarkStart w:id="75" w:name="_Toc517681292"/>
      <w:bookmarkStart w:id="76" w:name="_Toc517681692"/>
      <w:bookmarkStart w:id="77" w:name="_Toc517783378"/>
      <w:bookmarkStart w:id="78" w:name="_Toc517797855"/>
      <w:bookmarkStart w:id="79" w:name="_Toc518646497"/>
      <w:bookmarkStart w:id="80" w:name="_Toc518661953"/>
      <w:bookmarkStart w:id="81" w:name="_Toc520724331"/>
      <w:r w:rsidRPr="00897F56">
        <w:t>Zugang zu Forschungsergebnissen</w:t>
      </w:r>
      <w:bookmarkEnd w:id="71"/>
      <w:bookmarkEnd w:id="72"/>
      <w:bookmarkEnd w:id="73"/>
      <w:bookmarkEnd w:id="74"/>
      <w:bookmarkEnd w:id="75"/>
      <w:bookmarkEnd w:id="76"/>
      <w:bookmarkEnd w:id="77"/>
      <w:bookmarkEnd w:id="78"/>
      <w:bookmarkEnd w:id="79"/>
      <w:bookmarkEnd w:id="80"/>
      <w:bookmarkEnd w:id="81"/>
    </w:p>
    <w:p w14:paraId="52182688" w14:textId="77777777" w:rsidR="00766D03" w:rsidRPr="0044249C" w:rsidRDefault="0044249C" w:rsidP="0083633A">
      <w:pPr>
        <w:pStyle w:val="Listenabsatz"/>
        <w:ind w:left="1701"/>
        <w:rPr>
          <w:sz w:val="20"/>
        </w:rPr>
      </w:pPr>
      <w:r w:rsidRPr="0044249C">
        <w:rPr>
          <w:sz w:val="20"/>
        </w:rPr>
        <w:t>Ist für die DB AG ein Zugang zu Ihren Forschungsergebnissen möglich?</w:t>
      </w:r>
    </w:p>
    <w:p w14:paraId="038B134A" w14:textId="496F1304" w:rsidR="001843C6" w:rsidRDefault="001843C6"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r w:rsidRPr="00731F4F">
        <w:rPr>
          <w:sz w:val="20"/>
        </w:rPr>
        <w:t xml:space="preserve"> </w:t>
      </w:r>
    </w:p>
    <w:p w14:paraId="096FB63C" w14:textId="77777777" w:rsidR="00766D03" w:rsidRDefault="00766D03" w:rsidP="0083633A">
      <w:pPr>
        <w:pStyle w:val="Listenabsatz"/>
        <w:ind w:left="1701"/>
        <w:rPr>
          <w:rFonts w:cs="Arial"/>
          <w:sz w:val="20"/>
        </w:rPr>
      </w:pPr>
      <w:r>
        <w:rPr>
          <w:sz w:val="20"/>
        </w:rPr>
        <w:t>Wenn ja, nennen Sie uns bitte die Bedingungen:</w:t>
      </w:r>
      <w:r w:rsidRPr="009A31B0">
        <w:rPr>
          <w:rFonts w:cs="Arial"/>
          <w:sz w:val="20"/>
        </w:rPr>
        <w:t xml:space="preserve"> </w:t>
      </w:r>
    </w:p>
    <w:p w14:paraId="53FC9D00" w14:textId="69D2AD06" w:rsidR="00766D03" w:rsidRPr="006C28B4" w:rsidRDefault="00766D03" w:rsidP="0083633A">
      <w:pPr>
        <w:pStyle w:val="Listenabsatz"/>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1D1FEF94" w14:textId="6C2A09E7" w:rsidR="00766D03" w:rsidRPr="00897F56" w:rsidRDefault="00766D03" w:rsidP="00766D03">
      <w:pPr>
        <w:pStyle w:val="berschrift3"/>
      </w:pPr>
      <w:bookmarkStart w:id="82" w:name="_Toc518646498"/>
      <w:bookmarkStart w:id="83" w:name="_Toc518661954"/>
      <w:bookmarkStart w:id="84" w:name="_Toc520724332"/>
      <w:r w:rsidRPr="00897F56">
        <w:t xml:space="preserve">Aktivitäten im Bereich </w:t>
      </w:r>
      <w:r>
        <w:t>Entwicklung</w:t>
      </w:r>
      <w:bookmarkEnd w:id="82"/>
      <w:bookmarkEnd w:id="83"/>
      <w:bookmarkEnd w:id="84"/>
    </w:p>
    <w:p w14:paraId="6D36CDCA" w14:textId="77777777" w:rsidR="00766D03" w:rsidRDefault="00766D03" w:rsidP="0083633A">
      <w:pPr>
        <w:pStyle w:val="Listenabsatz"/>
        <w:ind w:left="1701"/>
        <w:rPr>
          <w:sz w:val="20"/>
        </w:rPr>
      </w:pPr>
      <w:r>
        <w:rPr>
          <w:sz w:val="20"/>
        </w:rPr>
        <w:t>Sind Sie im Bereich der Digitalen Leit- und Sicherungstechnik in der Entwicklung tätig?</w:t>
      </w:r>
    </w:p>
    <w:p w14:paraId="6A81B418" w14:textId="6AA0FE8A" w:rsidR="001843C6" w:rsidRDefault="001843C6"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0CE6E459" w14:textId="05275E0A" w:rsidR="00766D03" w:rsidRPr="00897F56" w:rsidRDefault="00F10FD0" w:rsidP="0083633A">
      <w:pPr>
        <w:pStyle w:val="Listenabsatz"/>
        <w:ind w:left="1701"/>
        <w:rPr>
          <w:sz w:val="20"/>
        </w:rPr>
      </w:pPr>
      <w:r>
        <w:rPr>
          <w:sz w:val="20"/>
        </w:rPr>
        <w:t>Wenn ja, b</w:t>
      </w:r>
      <w:r w:rsidR="00766D03" w:rsidRPr="00897F56">
        <w:rPr>
          <w:sz w:val="20"/>
        </w:rPr>
        <w:t xml:space="preserve">eschreiben Sie Ihre Aktivitäten </w:t>
      </w:r>
      <w:r w:rsidR="00766D03">
        <w:rPr>
          <w:sz w:val="20"/>
        </w:rPr>
        <w:t>in diesem Bereich:</w:t>
      </w:r>
    </w:p>
    <w:p w14:paraId="10D2E5D4" w14:textId="77777777" w:rsidR="00766D03" w:rsidRPr="00CE0E1F" w:rsidRDefault="00766D03" w:rsidP="0083633A">
      <w:pPr>
        <w:ind w:left="1701"/>
        <w:rPr>
          <w:rFonts w:cs="Arial"/>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05C7B209" w14:textId="617DC6CF" w:rsidR="00766D03" w:rsidRPr="00DB593B" w:rsidRDefault="00766D03" w:rsidP="00766D03">
      <w:pPr>
        <w:pStyle w:val="berschrift3"/>
      </w:pPr>
      <w:bookmarkStart w:id="85" w:name="_Toc513447932"/>
      <w:bookmarkStart w:id="86" w:name="_Toc513535627"/>
      <w:bookmarkStart w:id="87" w:name="_Toc513536033"/>
      <w:bookmarkStart w:id="88" w:name="_Toc513552204"/>
      <w:bookmarkStart w:id="89" w:name="_Toc517681294"/>
      <w:bookmarkStart w:id="90" w:name="_Toc517681694"/>
      <w:bookmarkStart w:id="91" w:name="_Toc517783380"/>
      <w:bookmarkStart w:id="92" w:name="_Toc517797857"/>
      <w:bookmarkStart w:id="93" w:name="_Toc518646499"/>
      <w:bookmarkStart w:id="94" w:name="_Toc518661955"/>
      <w:bookmarkStart w:id="95" w:name="_Toc520724333"/>
      <w:r w:rsidRPr="00DB593B">
        <w:t xml:space="preserve">Welches Stadium </w:t>
      </w:r>
      <w:r>
        <w:t xml:space="preserve">ist bei </w:t>
      </w:r>
      <w:r w:rsidR="00F10FD0">
        <w:t>etwaigen</w:t>
      </w:r>
      <w:r>
        <w:t xml:space="preserve"> Neuentwicklungen</w:t>
      </w:r>
      <w:r w:rsidRPr="00DB593B">
        <w:t xml:space="preserve"> erreicht?</w:t>
      </w:r>
      <w:bookmarkEnd w:id="85"/>
      <w:bookmarkEnd w:id="86"/>
      <w:bookmarkEnd w:id="87"/>
      <w:bookmarkEnd w:id="88"/>
      <w:bookmarkEnd w:id="89"/>
      <w:bookmarkEnd w:id="90"/>
      <w:bookmarkEnd w:id="91"/>
      <w:bookmarkEnd w:id="92"/>
      <w:bookmarkEnd w:id="93"/>
      <w:bookmarkEnd w:id="94"/>
      <w:bookmarkEnd w:id="95"/>
    </w:p>
    <w:p w14:paraId="5905C9B3" w14:textId="77777777" w:rsidR="00766D03" w:rsidRPr="00DB593B" w:rsidRDefault="00766D03" w:rsidP="00766D03">
      <w:pPr>
        <w:ind w:firstLine="635"/>
        <w:rPr>
          <w:color w:val="0D0D0D" w:themeColor="text1" w:themeTint="F2"/>
          <w:sz w:val="20"/>
        </w:rPr>
      </w:pPr>
    </w:p>
    <w:tbl>
      <w:tblPr>
        <w:tblW w:w="867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969"/>
        <w:gridCol w:w="1284"/>
        <w:gridCol w:w="1150"/>
        <w:gridCol w:w="1269"/>
      </w:tblGrid>
      <w:tr w:rsidR="00766D03" w:rsidRPr="00DB593B" w14:paraId="4E0C7046" w14:textId="77777777" w:rsidTr="004D57FD">
        <w:tc>
          <w:tcPr>
            <w:tcW w:w="3998" w:type="dxa"/>
            <w:shd w:val="clear" w:color="auto" w:fill="auto"/>
          </w:tcPr>
          <w:p w14:paraId="4E17CE57" w14:textId="77777777" w:rsidR="00766D03" w:rsidRPr="00DB593B" w:rsidRDefault="00766D03" w:rsidP="00C55BD9">
            <w:pPr>
              <w:rPr>
                <w:color w:val="0D0D0D" w:themeColor="text1" w:themeTint="F2"/>
                <w:sz w:val="20"/>
              </w:rPr>
            </w:pPr>
            <w:r>
              <w:rPr>
                <w:color w:val="0D0D0D" w:themeColor="text1" w:themeTint="F2"/>
                <w:sz w:val="20"/>
              </w:rPr>
              <w:t>Produkt</w:t>
            </w:r>
          </w:p>
        </w:tc>
        <w:tc>
          <w:tcPr>
            <w:tcW w:w="969" w:type="dxa"/>
            <w:shd w:val="clear" w:color="auto" w:fill="auto"/>
          </w:tcPr>
          <w:p w14:paraId="0253B22E" w14:textId="3B1CE1C6" w:rsidR="00766D03" w:rsidRPr="004D57FD" w:rsidRDefault="00766D03" w:rsidP="00C55BD9">
            <w:pPr>
              <w:rPr>
                <w:rFonts w:cs="Arial"/>
                <w:color w:val="0D0D0D" w:themeColor="text1" w:themeTint="F2"/>
                <w:sz w:val="20"/>
              </w:rPr>
            </w:pPr>
            <w:r>
              <w:rPr>
                <w:rFonts w:cs="Arial"/>
                <w:color w:val="0D0D0D" w:themeColor="text1" w:themeTint="F2"/>
                <w:sz w:val="20"/>
              </w:rPr>
              <w:t>Konzept</w:t>
            </w:r>
            <w:r w:rsidR="008123DA">
              <w:rPr>
                <w:rFonts w:cs="Arial"/>
                <w:color w:val="0D0D0D" w:themeColor="text1" w:themeTint="F2"/>
                <w:sz w:val="20"/>
              </w:rPr>
              <w:t xml:space="preserve"> </w:t>
            </w:r>
          </w:p>
        </w:tc>
        <w:tc>
          <w:tcPr>
            <w:tcW w:w="1284" w:type="dxa"/>
            <w:shd w:val="clear" w:color="auto" w:fill="auto"/>
          </w:tcPr>
          <w:p w14:paraId="7708E960" w14:textId="77777777" w:rsidR="00DC56E3" w:rsidRDefault="00766D03" w:rsidP="00C55BD9">
            <w:pPr>
              <w:rPr>
                <w:rFonts w:cs="Arial"/>
                <w:color w:val="0D0D0D" w:themeColor="text1" w:themeTint="F2"/>
                <w:sz w:val="20"/>
              </w:rPr>
            </w:pPr>
            <w:r>
              <w:rPr>
                <w:rFonts w:cs="Arial"/>
                <w:color w:val="0D0D0D" w:themeColor="text1" w:themeTint="F2"/>
                <w:sz w:val="20"/>
              </w:rPr>
              <w:t>Entwicklung</w:t>
            </w:r>
            <w:r w:rsidR="008123DA">
              <w:rPr>
                <w:rFonts w:cs="Arial"/>
                <w:color w:val="0D0D0D" w:themeColor="text1" w:themeTint="F2"/>
                <w:sz w:val="20"/>
              </w:rPr>
              <w:t xml:space="preserve"> </w:t>
            </w:r>
          </w:p>
          <w:p w14:paraId="5FE748A1" w14:textId="7414A059" w:rsidR="00766D03" w:rsidRPr="00DB593B" w:rsidRDefault="00766D03" w:rsidP="00C55BD9">
            <w:pPr>
              <w:rPr>
                <w:color w:val="0D0D0D" w:themeColor="text1" w:themeTint="F2"/>
                <w:sz w:val="20"/>
              </w:rPr>
            </w:pPr>
          </w:p>
        </w:tc>
        <w:tc>
          <w:tcPr>
            <w:tcW w:w="1150" w:type="dxa"/>
            <w:shd w:val="clear" w:color="auto" w:fill="auto"/>
          </w:tcPr>
          <w:p w14:paraId="5ADF59C9" w14:textId="77777777" w:rsidR="00DC56E3" w:rsidRDefault="00766D03" w:rsidP="00C55BD9">
            <w:pPr>
              <w:rPr>
                <w:color w:val="0D0D0D" w:themeColor="text1" w:themeTint="F2"/>
                <w:sz w:val="20"/>
              </w:rPr>
            </w:pPr>
            <w:r w:rsidRPr="00DB593B">
              <w:rPr>
                <w:color w:val="0D0D0D" w:themeColor="text1" w:themeTint="F2"/>
                <w:sz w:val="20"/>
              </w:rPr>
              <w:t>Erprobung</w:t>
            </w:r>
            <w:r w:rsidR="008123DA">
              <w:rPr>
                <w:color w:val="0D0D0D" w:themeColor="text1" w:themeTint="F2"/>
                <w:sz w:val="20"/>
              </w:rPr>
              <w:t xml:space="preserve"> </w:t>
            </w:r>
          </w:p>
          <w:p w14:paraId="46DA31FD" w14:textId="64925342" w:rsidR="00766D03" w:rsidRPr="00DB593B" w:rsidRDefault="00766D03" w:rsidP="00C55BD9">
            <w:pPr>
              <w:rPr>
                <w:color w:val="0D0D0D" w:themeColor="text1" w:themeTint="F2"/>
                <w:sz w:val="20"/>
              </w:rPr>
            </w:pPr>
          </w:p>
        </w:tc>
        <w:tc>
          <w:tcPr>
            <w:tcW w:w="1269" w:type="dxa"/>
          </w:tcPr>
          <w:p w14:paraId="3BBC9E29" w14:textId="045AA20D" w:rsidR="00766D03" w:rsidRPr="004D57FD" w:rsidRDefault="00766D03" w:rsidP="00C55BD9">
            <w:pPr>
              <w:rPr>
                <w:color w:val="0D0D0D" w:themeColor="text1" w:themeTint="F2"/>
                <w:sz w:val="20"/>
              </w:rPr>
            </w:pPr>
            <w:r w:rsidRPr="00DB593B">
              <w:rPr>
                <w:color w:val="0D0D0D" w:themeColor="text1" w:themeTint="F2"/>
                <w:sz w:val="20"/>
              </w:rPr>
              <w:t>Zugelassen in Europa</w:t>
            </w:r>
            <w:r w:rsidR="008123DA">
              <w:rPr>
                <w:color w:val="0D0D0D" w:themeColor="text1" w:themeTint="F2"/>
                <w:sz w:val="20"/>
              </w:rPr>
              <w:t xml:space="preserve"> </w:t>
            </w:r>
          </w:p>
        </w:tc>
      </w:tr>
      <w:tr w:rsidR="00766D03" w:rsidRPr="00DB593B" w14:paraId="69960A2C" w14:textId="77777777" w:rsidTr="004D57FD">
        <w:tc>
          <w:tcPr>
            <w:tcW w:w="3998" w:type="dxa"/>
            <w:shd w:val="clear" w:color="auto" w:fill="auto"/>
          </w:tcPr>
          <w:p w14:paraId="4E3BFE0D" w14:textId="77777777" w:rsidR="00286349" w:rsidRPr="00286349" w:rsidRDefault="00766D03" w:rsidP="00C55BD9">
            <w:pPr>
              <w:rPr>
                <w:rFonts w:cs="Arial"/>
                <w:color w:val="0D0D0D" w:themeColor="text1" w:themeTint="F2"/>
                <w:sz w:val="20"/>
              </w:rPr>
            </w:pPr>
            <w:r w:rsidRPr="00DB593B">
              <w:rPr>
                <w:rFonts w:cs="Arial"/>
                <w:color w:val="0D0D0D" w:themeColor="text1" w:themeTint="F2"/>
                <w:sz w:val="20"/>
              </w:rPr>
              <w:fldChar w:fldCharType="begin">
                <w:ffData>
                  <w:name w:val="Text2"/>
                  <w:enabled/>
                  <w:calcOnExit w:val="0"/>
                  <w:textInput/>
                </w:ffData>
              </w:fldChar>
            </w:r>
            <w:r w:rsidRPr="00DB593B">
              <w:rPr>
                <w:rFonts w:cs="Arial"/>
                <w:color w:val="0D0D0D" w:themeColor="text1" w:themeTint="F2"/>
                <w:sz w:val="20"/>
              </w:rPr>
              <w:instrText xml:space="preserve"> FORMTEXT </w:instrText>
            </w:r>
            <w:r w:rsidRPr="00DB593B">
              <w:rPr>
                <w:rFonts w:cs="Arial"/>
                <w:color w:val="0D0D0D" w:themeColor="text1" w:themeTint="F2"/>
                <w:sz w:val="20"/>
              </w:rPr>
            </w:r>
            <w:r w:rsidRPr="00DB593B">
              <w:rPr>
                <w:rFonts w:cs="Arial"/>
                <w:color w:val="0D0D0D" w:themeColor="text1" w:themeTint="F2"/>
                <w:sz w:val="20"/>
              </w:rPr>
              <w:fldChar w:fldCharType="separate"/>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rFonts w:cs="Arial"/>
                <w:color w:val="0D0D0D" w:themeColor="text1" w:themeTint="F2"/>
                <w:sz w:val="20"/>
              </w:rPr>
              <w:fldChar w:fldCharType="end"/>
            </w:r>
          </w:p>
        </w:tc>
        <w:tc>
          <w:tcPr>
            <w:tcW w:w="969" w:type="dxa"/>
            <w:shd w:val="clear" w:color="auto" w:fill="auto"/>
            <w:vAlign w:val="center"/>
          </w:tcPr>
          <w:p w14:paraId="6E8E23A5" w14:textId="77777777" w:rsidR="00766D03" w:rsidRPr="00DB593B" w:rsidRDefault="00766D03" w:rsidP="00C55BD9">
            <w:pPr>
              <w:jc w:val="center"/>
              <w:rPr>
                <w:rFonts w:cs="Arial"/>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84" w:type="dxa"/>
            <w:shd w:val="clear" w:color="auto" w:fill="auto"/>
            <w:vAlign w:val="center"/>
          </w:tcPr>
          <w:p w14:paraId="5DFA527F" w14:textId="77777777" w:rsidR="00766D03" w:rsidRPr="00DB593B" w:rsidRDefault="00766D03" w:rsidP="00C55BD9">
            <w:pPr>
              <w:jc w:val="center"/>
              <w:rPr>
                <w:rFonts w:cs="Arial"/>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150" w:type="dxa"/>
            <w:shd w:val="clear" w:color="auto" w:fill="auto"/>
            <w:vAlign w:val="center"/>
          </w:tcPr>
          <w:p w14:paraId="673BBF28" w14:textId="77777777" w:rsidR="00766D03" w:rsidRPr="00DB593B" w:rsidRDefault="00766D03" w:rsidP="00C55BD9">
            <w:pPr>
              <w:jc w:val="center"/>
              <w:rPr>
                <w:rFonts w:cs="Arial"/>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69" w:type="dxa"/>
            <w:vAlign w:val="center"/>
          </w:tcPr>
          <w:p w14:paraId="7A214662" w14:textId="77777777" w:rsidR="00766D03" w:rsidRPr="00DB593B" w:rsidRDefault="00766D03" w:rsidP="00C55BD9">
            <w:pPr>
              <w:jc w:val="center"/>
              <w:rPr>
                <w:rFonts w:cs="Arial"/>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r>
      <w:tr w:rsidR="00766D03" w:rsidRPr="00DB593B" w14:paraId="572C3590" w14:textId="77777777" w:rsidTr="004D57FD">
        <w:tc>
          <w:tcPr>
            <w:tcW w:w="3998" w:type="dxa"/>
            <w:shd w:val="clear" w:color="auto" w:fill="auto"/>
          </w:tcPr>
          <w:p w14:paraId="3C111B77" w14:textId="77777777" w:rsidR="00766D03" w:rsidRPr="00DB593B" w:rsidRDefault="00766D03" w:rsidP="00C55BD9">
            <w:pPr>
              <w:rPr>
                <w:color w:val="0D0D0D" w:themeColor="text1" w:themeTint="F2"/>
                <w:sz w:val="20"/>
              </w:rPr>
            </w:pPr>
            <w:r w:rsidRPr="00DB593B">
              <w:rPr>
                <w:rFonts w:cs="Arial"/>
                <w:color w:val="0D0D0D" w:themeColor="text1" w:themeTint="F2"/>
                <w:sz w:val="20"/>
              </w:rPr>
              <w:fldChar w:fldCharType="begin">
                <w:ffData>
                  <w:name w:val="Text2"/>
                  <w:enabled/>
                  <w:calcOnExit w:val="0"/>
                  <w:textInput/>
                </w:ffData>
              </w:fldChar>
            </w:r>
            <w:r w:rsidRPr="00DB593B">
              <w:rPr>
                <w:rFonts w:cs="Arial"/>
                <w:color w:val="0D0D0D" w:themeColor="text1" w:themeTint="F2"/>
                <w:sz w:val="20"/>
              </w:rPr>
              <w:instrText xml:space="preserve"> FORMTEXT </w:instrText>
            </w:r>
            <w:r w:rsidRPr="00DB593B">
              <w:rPr>
                <w:rFonts w:cs="Arial"/>
                <w:color w:val="0D0D0D" w:themeColor="text1" w:themeTint="F2"/>
                <w:sz w:val="20"/>
              </w:rPr>
            </w:r>
            <w:r w:rsidRPr="00DB593B">
              <w:rPr>
                <w:rFonts w:cs="Arial"/>
                <w:color w:val="0D0D0D" w:themeColor="text1" w:themeTint="F2"/>
                <w:sz w:val="20"/>
              </w:rPr>
              <w:fldChar w:fldCharType="separate"/>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rFonts w:cs="Arial"/>
                <w:color w:val="0D0D0D" w:themeColor="text1" w:themeTint="F2"/>
                <w:sz w:val="20"/>
              </w:rPr>
              <w:fldChar w:fldCharType="end"/>
            </w:r>
          </w:p>
        </w:tc>
        <w:tc>
          <w:tcPr>
            <w:tcW w:w="969" w:type="dxa"/>
            <w:shd w:val="clear" w:color="auto" w:fill="auto"/>
            <w:vAlign w:val="center"/>
          </w:tcPr>
          <w:p w14:paraId="77578A21"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84" w:type="dxa"/>
            <w:shd w:val="clear" w:color="auto" w:fill="auto"/>
            <w:vAlign w:val="center"/>
          </w:tcPr>
          <w:p w14:paraId="745B1563"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150" w:type="dxa"/>
            <w:shd w:val="clear" w:color="auto" w:fill="auto"/>
            <w:vAlign w:val="center"/>
          </w:tcPr>
          <w:p w14:paraId="65506B7A"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69" w:type="dxa"/>
            <w:vAlign w:val="center"/>
          </w:tcPr>
          <w:p w14:paraId="5938128B" w14:textId="77777777" w:rsidR="00766D03" w:rsidRPr="00DB593B" w:rsidRDefault="00766D03" w:rsidP="00C55BD9">
            <w:pPr>
              <w:jc w:val="center"/>
              <w:rPr>
                <w:rFonts w:cs="Arial"/>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r>
      <w:tr w:rsidR="00766D03" w:rsidRPr="00DB593B" w14:paraId="1F98A2EE" w14:textId="77777777" w:rsidTr="004D57FD">
        <w:tc>
          <w:tcPr>
            <w:tcW w:w="3998" w:type="dxa"/>
            <w:shd w:val="clear" w:color="auto" w:fill="auto"/>
          </w:tcPr>
          <w:p w14:paraId="560FB1B3" w14:textId="77777777" w:rsidR="00766D03" w:rsidRPr="00DB593B" w:rsidRDefault="00766D03" w:rsidP="00C55BD9">
            <w:pPr>
              <w:rPr>
                <w:color w:val="0D0D0D" w:themeColor="text1" w:themeTint="F2"/>
                <w:sz w:val="20"/>
              </w:rPr>
            </w:pPr>
            <w:r w:rsidRPr="00DB593B">
              <w:rPr>
                <w:rFonts w:cs="Arial"/>
                <w:color w:val="0D0D0D" w:themeColor="text1" w:themeTint="F2"/>
                <w:sz w:val="20"/>
              </w:rPr>
              <w:fldChar w:fldCharType="begin">
                <w:ffData>
                  <w:name w:val="Text2"/>
                  <w:enabled/>
                  <w:calcOnExit w:val="0"/>
                  <w:textInput/>
                </w:ffData>
              </w:fldChar>
            </w:r>
            <w:r w:rsidRPr="00DB593B">
              <w:rPr>
                <w:rFonts w:cs="Arial"/>
                <w:color w:val="0D0D0D" w:themeColor="text1" w:themeTint="F2"/>
                <w:sz w:val="20"/>
              </w:rPr>
              <w:instrText xml:space="preserve"> FORMTEXT </w:instrText>
            </w:r>
            <w:r w:rsidRPr="00DB593B">
              <w:rPr>
                <w:rFonts w:cs="Arial"/>
                <w:color w:val="0D0D0D" w:themeColor="text1" w:themeTint="F2"/>
                <w:sz w:val="20"/>
              </w:rPr>
            </w:r>
            <w:r w:rsidRPr="00DB593B">
              <w:rPr>
                <w:rFonts w:cs="Arial"/>
                <w:color w:val="0D0D0D" w:themeColor="text1" w:themeTint="F2"/>
                <w:sz w:val="20"/>
              </w:rPr>
              <w:fldChar w:fldCharType="separate"/>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rFonts w:cs="Arial"/>
                <w:color w:val="0D0D0D" w:themeColor="text1" w:themeTint="F2"/>
                <w:sz w:val="20"/>
              </w:rPr>
              <w:fldChar w:fldCharType="end"/>
            </w:r>
          </w:p>
        </w:tc>
        <w:tc>
          <w:tcPr>
            <w:tcW w:w="969" w:type="dxa"/>
            <w:shd w:val="clear" w:color="auto" w:fill="auto"/>
            <w:vAlign w:val="center"/>
          </w:tcPr>
          <w:p w14:paraId="3320F872"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84" w:type="dxa"/>
            <w:shd w:val="clear" w:color="auto" w:fill="auto"/>
            <w:vAlign w:val="center"/>
          </w:tcPr>
          <w:p w14:paraId="12E7EDC8"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150" w:type="dxa"/>
            <w:shd w:val="clear" w:color="auto" w:fill="auto"/>
            <w:vAlign w:val="center"/>
          </w:tcPr>
          <w:p w14:paraId="6699C641"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69" w:type="dxa"/>
            <w:vAlign w:val="center"/>
          </w:tcPr>
          <w:p w14:paraId="34579916" w14:textId="77777777" w:rsidR="00766D03" w:rsidRPr="00DB593B" w:rsidRDefault="00766D03" w:rsidP="00C55BD9">
            <w:pPr>
              <w:jc w:val="center"/>
              <w:rPr>
                <w:rFonts w:cs="Arial"/>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r>
      <w:tr w:rsidR="00766D03" w:rsidRPr="00DB593B" w14:paraId="4757E5C6" w14:textId="77777777" w:rsidTr="004D57FD">
        <w:trPr>
          <w:trHeight w:val="70"/>
        </w:trPr>
        <w:tc>
          <w:tcPr>
            <w:tcW w:w="3998" w:type="dxa"/>
            <w:shd w:val="clear" w:color="auto" w:fill="auto"/>
          </w:tcPr>
          <w:p w14:paraId="3DAF584E" w14:textId="77777777" w:rsidR="00766D03" w:rsidRPr="00DB593B" w:rsidRDefault="00766D03" w:rsidP="00C55BD9">
            <w:pPr>
              <w:rPr>
                <w:color w:val="0D0D0D" w:themeColor="text1" w:themeTint="F2"/>
                <w:sz w:val="20"/>
              </w:rPr>
            </w:pPr>
            <w:r w:rsidRPr="00DB593B">
              <w:rPr>
                <w:rFonts w:cs="Arial"/>
                <w:color w:val="0D0D0D" w:themeColor="text1" w:themeTint="F2"/>
                <w:sz w:val="20"/>
              </w:rPr>
              <w:fldChar w:fldCharType="begin">
                <w:ffData>
                  <w:name w:val="Text2"/>
                  <w:enabled/>
                  <w:calcOnExit w:val="0"/>
                  <w:textInput/>
                </w:ffData>
              </w:fldChar>
            </w:r>
            <w:r w:rsidRPr="00DB593B">
              <w:rPr>
                <w:rFonts w:cs="Arial"/>
                <w:color w:val="0D0D0D" w:themeColor="text1" w:themeTint="F2"/>
                <w:sz w:val="20"/>
              </w:rPr>
              <w:instrText xml:space="preserve"> FORMTEXT </w:instrText>
            </w:r>
            <w:r w:rsidRPr="00DB593B">
              <w:rPr>
                <w:rFonts w:cs="Arial"/>
                <w:color w:val="0D0D0D" w:themeColor="text1" w:themeTint="F2"/>
                <w:sz w:val="20"/>
              </w:rPr>
            </w:r>
            <w:r w:rsidRPr="00DB593B">
              <w:rPr>
                <w:rFonts w:cs="Arial"/>
                <w:color w:val="0D0D0D" w:themeColor="text1" w:themeTint="F2"/>
                <w:sz w:val="20"/>
              </w:rPr>
              <w:fldChar w:fldCharType="separate"/>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noProof/>
                <w:color w:val="0D0D0D" w:themeColor="text1" w:themeTint="F2"/>
              </w:rPr>
              <w:t> </w:t>
            </w:r>
            <w:r w:rsidRPr="00DB593B">
              <w:rPr>
                <w:rFonts w:cs="Arial"/>
                <w:color w:val="0D0D0D" w:themeColor="text1" w:themeTint="F2"/>
                <w:sz w:val="20"/>
              </w:rPr>
              <w:fldChar w:fldCharType="end"/>
            </w:r>
          </w:p>
        </w:tc>
        <w:tc>
          <w:tcPr>
            <w:tcW w:w="969" w:type="dxa"/>
            <w:shd w:val="clear" w:color="auto" w:fill="auto"/>
            <w:vAlign w:val="center"/>
          </w:tcPr>
          <w:p w14:paraId="0ADB8BFE"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84" w:type="dxa"/>
            <w:shd w:val="clear" w:color="auto" w:fill="auto"/>
            <w:vAlign w:val="center"/>
          </w:tcPr>
          <w:p w14:paraId="23965914"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150" w:type="dxa"/>
            <w:shd w:val="clear" w:color="auto" w:fill="auto"/>
            <w:vAlign w:val="center"/>
          </w:tcPr>
          <w:p w14:paraId="59E42AE2" w14:textId="77777777" w:rsidR="00766D03" w:rsidRPr="00DB593B" w:rsidRDefault="00766D03" w:rsidP="00C55BD9">
            <w:pPr>
              <w:jc w:val="center"/>
              <w:rPr>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c>
          <w:tcPr>
            <w:tcW w:w="1269" w:type="dxa"/>
            <w:vAlign w:val="center"/>
          </w:tcPr>
          <w:p w14:paraId="214DF90B" w14:textId="77777777" w:rsidR="00766D03" w:rsidRPr="00DB593B" w:rsidRDefault="00766D03" w:rsidP="00C55BD9">
            <w:pPr>
              <w:jc w:val="center"/>
              <w:rPr>
                <w:rFonts w:cs="Arial"/>
                <w:color w:val="0D0D0D" w:themeColor="text1" w:themeTint="F2"/>
                <w:sz w:val="20"/>
              </w:rPr>
            </w:pPr>
            <w:r w:rsidRPr="00DB593B">
              <w:rPr>
                <w:rFonts w:cs="Arial"/>
                <w:color w:val="0D0D0D" w:themeColor="text1" w:themeTint="F2"/>
                <w:sz w:val="20"/>
              </w:rPr>
              <w:fldChar w:fldCharType="begin">
                <w:ffData>
                  <w:name w:val="Ref_Bau_abges_J_A2"/>
                  <w:enabled/>
                  <w:calcOnExit w:val="0"/>
                  <w:checkBox>
                    <w:sizeAuto/>
                    <w:default w:val="0"/>
                  </w:checkBox>
                </w:ffData>
              </w:fldChar>
            </w:r>
            <w:r w:rsidRPr="00DB593B">
              <w:rPr>
                <w:rFonts w:cs="Arial"/>
                <w:color w:val="0D0D0D" w:themeColor="text1" w:themeTint="F2"/>
                <w:sz w:val="20"/>
              </w:rPr>
              <w:instrText xml:space="preserve"> FORMCHECKBOX </w:instrText>
            </w:r>
            <w:r w:rsidR="00496092">
              <w:rPr>
                <w:rFonts w:cs="Arial"/>
                <w:color w:val="0D0D0D" w:themeColor="text1" w:themeTint="F2"/>
                <w:sz w:val="20"/>
              </w:rPr>
            </w:r>
            <w:r w:rsidR="00496092">
              <w:rPr>
                <w:rFonts w:cs="Arial"/>
                <w:color w:val="0D0D0D" w:themeColor="text1" w:themeTint="F2"/>
                <w:sz w:val="20"/>
              </w:rPr>
              <w:fldChar w:fldCharType="separate"/>
            </w:r>
            <w:r w:rsidRPr="00DB593B">
              <w:rPr>
                <w:rFonts w:cs="Arial"/>
                <w:color w:val="0D0D0D" w:themeColor="text1" w:themeTint="F2"/>
                <w:sz w:val="20"/>
              </w:rPr>
              <w:fldChar w:fldCharType="end"/>
            </w:r>
          </w:p>
        </w:tc>
      </w:tr>
    </w:tbl>
    <w:p w14:paraId="1216C169" w14:textId="77777777" w:rsidR="00EC54FD" w:rsidRPr="00897F56" w:rsidRDefault="00EC54FD" w:rsidP="00EC54FD">
      <w:pPr>
        <w:tabs>
          <w:tab w:val="left" w:pos="284"/>
          <w:tab w:val="left" w:pos="7938"/>
        </w:tabs>
        <w:spacing w:line="240" w:lineRule="atLeast"/>
        <w:ind w:left="426"/>
        <w:rPr>
          <w:sz w:val="20"/>
        </w:rPr>
      </w:pPr>
    </w:p>
    <w:p w14:paraId="0E06A2E1" w14:textId="79F407A8" w:rsidR="00EC54FD" w:rsidRDefault="00766D03" w:rsidP="008D7F28">
      <w:pPr>
        <w:pStyle w:val="berschrift3"/>
        <w:rPr>
          <w:b w:val="0"/>
        </w:rPr>
      </w:pPr>
      <w:bookmarkStart w:id="96" w:name="_Toc513447929"/>
      <w:bookmarkStart w:id="97" w:name="_Toc513535624"/>
      <w:bookmarkStart w:id="98" w:name="_Toc513536030"/>
      <w:bookmarkStart w:id="99" w:name="_Toc513552201"/>
      <w:bookmarkStart w:id="100" w:name="_Toc517681291"/>
      <w:bookmarkStart w:id="101" w:name="_Toc517681691"/>
      <w:bookmarkStart w:id="102" w:name="_Toc517783377"/>
      <w:bookmarkStart w:id="103" w:name="_Toc517797854"/>
      <w:bookmarkStart w:id="104" w:name="_Toc518646500"/>
      <w:bookmarkStart w:id="105" w:name="_Toc518661956"/>
      <w:bookmarkStart w:id="106" w:name="_Toc520724334"/>
      <w:r>
        <w:t>Investitionen</w:t>
      </w:r>
      <w:bookmarkEnd w:id="96"/>
      <w:bookmarkEnd w:id="97"/>
      <w:bookmarkEnd w:id="98"/>
      <w:bookmarkEnd w:id="99"/>
      <w:bookmarkEnd w:id="100"/>
      <w:bookmarkEnd w:id="101"/>
      <w:bookmarkEnd w:id="102"/>
      <w:bookmarkEnd w:id="103"/>
      <w:bookmarkEnd w:id="104"/>
      <w:bookmarkEnd w:id="105"/>
      <w:bookmarkEnd w:id="106"/>
    </w:p>
    <w:p w14:paraId="2FA33B06" w14:textId="77777777" w:rsidR="0044249C" w:rsidRPr="0044249C" w:rsidRDefault="0044249C" w:rsidP="0083633A">
      <w:pPr>
        <w:pStyle w:val="Listenabsatz"/>
        <w:ind w:left="1701"/>
        <w:rPr>
          <w:sz w:val="20"/>
        </w:rPr>
      </w:pPr>
      <w:r w:rsidRPr="0044249C">
        <w:rPr>
          <w:sz w:val="20"/>
        </w:rPr>
        <w:t>Sind Ihrerseits weitere Investitionen in diesem Bereich geplant?</w:t>
      </w:r>
    </w:p>
    <w:p w14:paraId="241C323E" w14:textId="257D567D" w:rsidR="008123DA" w:rsidRDefault="008123DA"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68C03EED" w14:textId="4418767B" w:rsidR="00766D03" w:rsidRPr="00766D03" w:rsidRDefault="00F10FD0" w:rsidP="0083633A">
      <w:pPr>
        <w:pStyle w:val="Listenabsatz"/>
        <w:ind w:left="1701"/>
        <w:rPr>
          <w:sz w:val="20"/>
        </w:rPr>
      </w:pPr>
      <w:r w:rsidRPr="00CE0E1F">
        <w:rPr>
          <w:sz w:val="20"/>
        </w:rPr>
        <w:t xml:space="preserve">Wenn ja, </w:t>
      </w:r>
      <w:r>
        <w:rPr>
          <w:sz w:val="20"/>
        </w:rPr>
        <w:t>b</w:t>
      </w:r>
      <w:r w:rsidR="00766D03">
        <w:rPr>
          <w:sz w:val="20"/>
        </w:rPr>
        <w:t>eschreiben Sie Ihre Planungen incl. Zeithorizont</w:t>
      </w:r>
    </w:p>
    <w:p w14:paraId="323AF219" w14:textId="77777777" w:rsidR="00EC54FD" w:rsidRPr="00766D03" w:rsidRDefault="00EC54FD" w:rsidP="0083633A">
      <w:pPr>
        <w:ind w:left="1701"/>
        <w:rPr>
          <w:rFonts w:cs="Arial"/>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1A66876B" w14:textId="77777777" w:rsidR="00D72882" w:rsidRDefault="00D72882" w:rsidP="00D72882">
      <w:pPr>
        <w:pStyle w:val="Listenabsatz"/>
        <w:ind w:left="1224"/>
        <w:rPr>
          <w:sz w:val="20"/>
        </w:rPr>
      </w:pPr>
    </w:p>
    <w:p w14:paraId="6A65E1A5" w14:textId="3CE95077" w:rsidR="00D72882" w:rsidRPr="00D72882" w:rsidRDefault="00D72882" w:rsidP="008D7F28">
      <w:pPr>
        <w:pStyle w:val="berschrift3"/>
      </w:pPr>
      <w:bookmarkStart w:id="107" w:name="_Toc513447934"/>
      <w:bookmarkStart w:id="108" w:name="_Toc513535629"/>
      <w:bookmarkStart w:id="109" w:name="_Toc513536035"/>
      <w:bookmarkStart w:id="110" w:name="_Toc513552206"/>
      <w:bookmarkStart w:id="111" w:name="_Toc517681295"/>
      <w:bookmarkStart w:id="112" w:name="_Toc517681695"/>
      <w:bookmarkStart w:id="113" w:name="_Toc517783381"/>
      <w:bookmarkStart w:id="114" w:name="_Toc517797858"/>
      <w:bookmarkStart w:id="115" w:name="_Toc518646501"/>
      <w:bookmarkStart w:id="116" w:name="_Toc518661957"/>
      <w:bookmarkStart w:id="117" w:name="_Toc520724335"/>
      <w:r w:rsidRPr="00D72882">
        <w:t>Patente und Gebrauchsmuster</w:t>
      </w:r>
      <w:bookmarkEnd w:id="107"/>
      <w:bookmarkEnd w:id="108"/>
      <w:bookmarkEnd w:id="109"/>
      <w:bookmarkEnd w:id="110"/>
      <w:bookmarkEnd w:id="111"/>
      <w:bookmarkEnd w:id="112"/>
      <w:bookmarkEnd w:id="113"/>
      <w:bookmarkEnd w:id="114"/>
      <w:bookmarkEnd w:id="115"/>
      <w:bookmarkEnd w:id="116"/>
      <w:bookmarkEnd w:id="117"/>
    </w:p>
    <w:p w14:paraId="618E659C" w14:textId="77777777" w:rsidR="0044249C" w:rsidRDefault="008123DA" w:rsidP="0083633A">
      <w:pPr>
        <w:pStyle w:val="Listenabsatz"/>
        <w:ind w:left="1701"/>
        <w:rPr>
          <w:sz w:val="20"/>
        </w:rPr>
      </w:pPr>
      <w:bookmarkStart w:id="118" w:name="_Hlk518462999"/>
      <w:bookmarkStart w:id="119" w:name="_Toc513447935"/>
      <w:bookmarkStart w:id="120" w:name="_Toc513535630"/>
      <w:bookmarkStart w:id="121" w:name="_Toc513536036"/>
      <w:bookmarkStart w:id="122" w:name="_Toc513552207"/>
      <w:bookmarkStart w:id="123" w:name="_Toc517681296"/>
      <w:bookmarkStart w:id="124" w:name="_Toc517681696"/>
      <w:bookmarkStart w:id="125" w:name="_Toc517783382"/>
      <w:bookmarkStart w:id="126" w:name="_Toc517797859"/>
      <w:r>
        <w:rPr>
          <w:sz w:val="20"/>
        </w:rPr>
        <w:t>Besitzen Si</w:t>
      </w:r>
      <w:r w:rsidR="00286349">
        <w:rPr>
          <w:sz w:val="20"/>
        </w:rPr>
        <w:t>e</w:t>
      </w:r>
      <w:r w:rsidR="0044249C" w:rsidRPr="0044249C">
        <w:rPr>
          <w:sz w:val="20"/>
        </w:rPr>
        <w:t xml:space="preserve"> für DLST </w:t>
      </w:r>
      <w:bookmarkEnd w:id="118"/>
      <w:r w:rsidR="0044249C" w:rsidRPr="0044249C">
        <w:rPr>
          <w:sz w:val="20"/>
        </w:rPr>
        <w:t>relevanten Patente</w:t>
      </w:r>
      <w:r w:rsidR="00286349">
        <w:rPr>
          <w:sz w:val="20"/>
        </w:rPr>
        <w:t xml:space="preserve"> und Gebrauchsmuster</w:t>
      </w:r>
      <w:r w:rsidR="0044249C" w:rsidRPr="0044249C">
        <w:rPr>
          <w:sz w:val="20"/>
        </w:rPr>
        <w:t>?</w:t>
      </w:r>
    </w:p>
    <w:p w14:paraId="2EDCF660" w14:textId="49B63DE3" w:rsidR="008123DA" w:rsidRDefault="008123DA"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sidR="004D57FD">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6DE49F82" w14:textId="7C298DB5" w:rsidR="0044249C" w:rsidRDefault="00F10FD0" w:rsidP="0083633A">
      <w:pPr>
        <w:pStyle w:val="Listenabsatz"/>
        <w:ind w:left="1701"/>
        <w:rPr>
          <w:rFonts w:cs="Arial"/>
          <w:sz w:val="20"/>
        </w:rPr>
      </w:pPr>
      <w:r w:rsidRPr="00CE0E1F">
        <w:rPr>
          <w:sz w:val="20"/>
        </w:rPr>
        <w:t xml:space="preserve">Wenn ja, </w:t>
      </w:r>
      <w:r w:rsidR="0044249C">
        <w:rPr>
          <w:sz w:val="20"/>
        </w:rPr>
        <w:t>benennen Sie</w:t>
      </w:r>
      <w:r>
        <w:rPr>
          <w:sz w:val="20"/>
        </w:rPr>
        <w:t xml:space="preserve"> bitte</w:t>
      </w:r>
      <w:r w:rsidR="0044249C">
        <w:rPr>
          <w:sz w:val="20"/>
        </w:rPr>
        <w:t xml:space="preserve"> die wesentlichen</w:t>
      </w:r>
      <w:r w:rsidR="00286349">
        <w:rPr>
          <w:sz w:val="20"/>
        </w:rPr>
        <w:t xml:space="preserve"> Patente und Gebrauchsmuster</w:t>
      </w:r>
      <w:r w:rsidR="0044249C">
        <w:rPr>
          <w:sz w:val="20"/>
        </w:rPr>
        <w:t>:</w:t>
      </w:r>
      <w:r w:rsidR="0044249C" w:rsidRPr="009A31B0">
        <w:rPr>
          <w:rFonts w:cs="Arial"/>
          <w:sz w:val="20"/>
        </w:rPr>
        <w:t xml:space="preserve"> </w:t>
      </w:r>
    </w:p>
    <w:p w14:paraId="76C827DF" w14:textId="77777777" w:rsidR="0044249C" w:rsidRPr="009A31B0" w:rsidRDefault="0044249C" w:rsidP="0083633A">
      <w:pPr>
        <w:pStyle w:val="Listenabsatz"/>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77AE9AB5" w14:textId="68C0F6DC" w:rsidR="00766D03" w:rsidRDefault="00EC54FD" w:rsidP="00766D03">
      <w:pPr>
        <w:pStyle w:val="berschrift3"/>
      </w:pPr>
      <w:bookmarkStart w:id="127" w:name="_Toc518646502"/>
      <w:bookmarkStart w:id="128" w:name="_Toc518661958"/>
      <w:bookmarkStart w:id="129" w:name="_Toc520724336"/>
      <w:r w:rsidRPr="00D72882">
        <w:t>Normungs- und Verbandsarbeit</w:t>
      </w:r>
      <w:bookmarkEnd w:id="119"/>
      <w:bookmarkEnd w:id="120"/>
      <w:bookmarkEnd w:id="121"/>
      <w:bookmarkEnd w:id="122"/>
      <w:bookmarkEnd w:id="123"/>
      <w:bookmarkEnd w:id="124"/>
      <w:bookmarkEnd w:id="125"/>
      <w:bookmarkEnd w:id="126"/>
      <w:bookmarkEnd w:id="127"/>
      <w:bookmarkEnd w:id="128"/>
      <w:bookmarkEnd w:id="129"/>
    </w:p>
    <w:p w14:paraId="007205F9" w14:textId="77777777" w:rsidR="00EB4255" w:rsidRDefault="0044249C" w:rsidP="0083633A">
      <w:pPr>
        <w:pStyle w:val="Listenabsatz"/>
        <w:ind w:left="1701"/>
        <w:rPr>
          <w:sz w:val="20"/>
        </w:rPr>
      </w:pPr>
      <w:r w:rsidRPr="0044249C">
        <w:rPr>
          <w:sz w:val="20"/>
        </w:rPr>
        <w:t>Beteiligt sich Ihr Unternehmen aktiv an Normungs- und Verbandsarbeit</w:t>
      </w:r>
      <w:r>
        <w:rPr>
          <w:sz w:val="20"/>
        </w:rPr>
        <w:t>?</w:t>
      </w:r>
    </w:p>
    <w:p w14:paraId="315BCA72" w14:textId="24E65F3F" w:rsidR="008123DA" w:rsidRDefault="008123DA"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2972389B" w14:textId="2385336C" w:rsidR="009A31B0" w:rsidRDefault="00F10FD0" w:rsidP="0083633A">
      <w:pPr>
        <w:pStyle w:val="Listenabsatz"/>
        <w:ind w:left="1701"/>
        <w:rPr>
          <w:rFonts w:cs="Arial"/>
          <w:sz w:val="20"/>
        </w:rPr>
      </w:pPr>
      <w:r>
        <w:rPr>
          <w:sz w:val="20"/>
        </w:rPr>
        <w:t>Wenn ja,</w:t>
      </w:r>
      <w:r w:rsidR="009A31B0">
        <w:rPr>
          <w:sz w:val="20"/>
        </w:rPr>
        <w:t xml:space="preserve"> benennen Sie </w:t>
      </w:r>
      <w:r>
        <w:rPr>
          <w:sz w:val="20"/>
        </w:rPr>
        <w:t xml:space="preserve">bitte </w:t>
      </w:r>
      <w:r w:rsidR="009A31B0">
        <w:rPr>
          <w:sz w:val="20"/>
        </w:rPr>
        <w:t>die wesentlichen Aktivitäten:</w:t>
      </w:r>
      <w:r w:rsidR="009A31B0" w:rsidRPr="009A31B0">
        <w:rPr>
          <w:rFonts w:cs="Arial"/>
          <w:sz w:val="20"/>
        </w:rPr>
        <w:t xml:space="preserve"> </w:t>
      </w:r>
    </w:p>
    <w:p w14:paraId="1DF25256" w14:textId="77777777" w:rsidR="00EC54FD" w:rsidRPr="009A31B0" w:rsidRDefault="009A31B0" w:rsidP="0083633A">
      <w:pPr>
        <w:pStyle w:val="Listenabsatz"/>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744D7C07" w14:textId="77777777" w:rsidR="007A35B7" w:rsidRPr="00897F56" w:rsidRDefault="007A35B7" w:rsidP="007A35B7">
      <w:pPr>
        <w:rPr>
          <w:rFonts w:cs="Arial"/>
          <w:sz w:val="20"/>
        </w:rPr>
      </w:pPr>
    </w:p>
    <w:p w14:paraId="5B9C0560" w14:textId="2DF3346E" w:rsidR="007A35B7" w:rsidRPr="00897F56" w:rsidRDefault="007A35B7" w:rsidP="007A35B7">
      <w:pPr>
        <w:pStyle w:val="berschrift3"/>
      </w:pPr>
      <w:bookmarkStart w:id="130" w:name="_Toc517783383"/>
      <w:bookmarkStart w:id="131" w:name="_Toc517797860"/>
      <w:bookmarkStart w:id="132" w:name="_Toc518646503"/>
      <w:bookmarkStart w:id="133" w:name="_Toc518661959"/>
      <w:bookmarkStart w:id="134" w:name="_Toc520724337"/>
      <w:r w:rsidRPr="00897F56">
        <w:t>Institutionen und Gutachter</w:t>
      </w:r>
      <w:bookmarkEnd w:id="130"/>
      <w:bookmarkEnd w:id="131"/>
      <w:bookmarkEnd w:id="132"/>
      <w:bookmarkEnd w:id="133"/>
      <w:bookmarkEnd w:id="134"/>
    </w:p>
    <w:p w14:paraId="0B871A9B" w14:textId="77777777" w:rsidR="007A35B7" w:rsidRPr="00897F56" w:rsidRDefault="007A35B7" w:rsidP="0083633A">
      <w:pPr>
        <w:pStyle w:val="Listenabsatz"/>
        <w:ind w:left="1701"/>
        <w:rPr>
          <w:sz w:val="20"/>
        </w:rPr>
      </w:pPr>
      <w:r w:rsidRPr="00897F56">
        <w:rPr>
          <w:sz w:val="20"/>
        </w:rPr>
        <w:t>Arbeiten Sie mit Institutionen und Gutachtern zusammen (aktuell oder bereits abgeschlossen)?</w:t>
      </w:r>
    </w:p>
    <w:p w14:paraId="591460E8" w14:textId="0CD8A2EE" w:rsidR="008123DA" w:rsidRDefault="008123DA"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7DD691BF" w14:textId="77777777" w:rsidR="007A35B7" w:rsidRPr="00CE0E1F" w:rsidRDefault="007A35B7" w:rsidP="0083633A">
      <w:pPr>
        <w:ind w:left="1701"/>
        <w:rPr>
          <w:sz w:val="20"/>
        </w:rPr>
      </w:pPr>
      <w:r w:rsidRPr="00CE0E1F">
        <w:rPr>
          <w:sz w:val="20"/>
        </w:rPr>
        <w:t>Wenn ja, mit welchen Institutionen und Gutachtern und in welchem Bereich?</w:t>
      </w:r>
    </w:p>
    <w:p w14:paraId="0E8BD592" w14:textId="75C29893" w:rsidR="007A35B7" w:rsidRPr="00897F56" w:rsidRDefault="007A35B7" w:rsidP="0083633A">
      <w:pPr>
        <w:pStyle w:val="Listenabsatz"/>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258CFF55" w14:textId="3ECF1E23" w:rsidR="00EC54FD" w:rsidRDefault="00766D03" w:rsidP="009A31B0">
      <w:pPr>
        <w:pStyle w:val="berschrift3"/>
        <w:rPr>
          <w:b w:val="0"/>
        </w:rPr>
      </w:pPr>
      <w:bookmarkStart w:id="135" w:name="_Toc513447937"/>
      <w:bookmarkStart w:id="136" w:name="_Toc513535632"/>
      <w:bookmarkStart w:id="137" w:name="_Toc513536038"/>
      <w:bookmarkStart w:id="138" w:name="_Toc513552209"/>
      <w:bookmarkStart w:id="139" w:name="_Toc517681297"/>
      <w:bookmarkStart w:id="140" w:name="_Toc517681697"/>
      <w:bookmarkStart w:id="141" w:name="_Toc517783384"/>
      <w:bookmarkStart w:id="142" w:name="_Toc517797861"/>
      <w:bookmarkStart w:id="143" w:name="_Toc518646504"/>
      <w:bookmarkStart w:id="144" w:name="_Toc518661960"/>
      <w:bookmarkStart w:id="145" w:name="_Toc520724338"/>
      <w:r>
        <w:lastRenderedPageBreak/>
        <w:t>E</w:t>
      </w:r>
      <w:r w:rsidR="00EC54FD" w:rsidRPr="00DB593B">
        <w:t>uropäischen Arbeitsgruppen und Gremien</w:t>
      </w:r>
      <w:bookmarkEnd w:id="135"/>
      <w:bookmarkEnd w:id="136"/>
      <w:bookmarkEnd w:id="137"/>
      <w:bookmarkEnd w:id="138"/>
      <w:bookmarkEnd w:id="139"/>
      <w:bookmarkEnd w:id="140"/>
      <w:bookmarkEnd w:id="141"/>
      <w:bookmarkEnd w:id="142"/>
      <w:bookmarkEnd w:id="143"/>
      <w:bookmarkEnd w:id="144"/>
      <w:bookmarkEnd w:id="145"/>
    </w:p>
    <w:p w14:paraId="2D2C29AF" w14:textId="77777777" w:rsidR="00766D03" w:rsidRPr="00766D03" w:rsidRDefault="00766D03" w:rsidP="0083633A">
      <w:pPr>
        <w:pStyle w:val="Listenabsatz"/>
        <w:ind w:left="1701"/>
        <w:rPr>
          <w:sz w:val="20"/>
        </w:rPr>
      </w:pPr>
      <w:r>
        <w:rPr>
          <w:sz w:val="20"/>
        </w:rPr>
        <w:t>Sind Sie an relevanten europäischen Arbeitsgruppen und Gremien beteiligt?</w:t>
      </w:r>
    </w:p>
    <w:p w14:paraId="1247F532" w14:textId="0B3B4A73" w:rsidR="00766D03" w:rsidRPr="00897F56" w:rsidRDefault="008123DA"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sidR="004D57FD">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6D9631BD" w14:textId="317C6477" w:rsidR="00766D03" w:rsidRPr="00CE0E1F" w:rsidRDefault="00766D03" w:rsidP="0083633A">
      <w:pPr>
        <w:ind w:left="1701"/>
        <w:rPr>
          <w:sz w:val="20"/>
        </w:rPr>
      </w:pPr>
      <w:r w:rsidRPr="00CE0E1F">
        <w:rPr>
          <w:sz w:val="20"/>
        </w:rPr>
        <w:t>Wenn ja</w:t>
      </w:r>
      <w:r>
        <w:rPr>
          <w:sz w:val="20"/>
        </w:rPr>
        <w:t>, beschreiben Sie Ihre Aktivitäten</w:t>
      </w:r>
      <w:r w:rsidR="00F10FD0">
        <w:rPr>
          <w:sz w:val="20"/>
        </w:rPr>
        <w:t>:</w:t>
      </w:r>
    </w:p>
    <w:p w14:paraId="35FF10CE" w14:textId="77777777" w:rsidR="00766D03" w:rsidRPr="00897F56" w:rsidRDefault="00766D03" w:rsidP="0083633A">
      <w:pPr>
        <w:pStyle w:val="Listenabsatz"/>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15346D1B" w14:textId="77777777" w:rsidR="00EC54FD" w:rsidRPr="00897F56" w:rsidRDefault="00EC54FD" w:rsidP="00EC54FD">
      <w:pPr>
        <w:spacing w:line="240" w:lineRule="atLeast"/>
        <w:ind w:left="709" w:right="-1"/>
        <w:rPr>
          <w:sz w:val="20"/>
        </w:rPr>
      </w:pPr>
    </w:p>
    <w:p w14:paraId="174A561D" w14:textId="77777777" w:rsidR="00EC54FD" w:rsidRPr="00897F56" w:rsidRDefault="00EC54FD" w:rsidP="004E1614">
      <w:pPr>
        <w:rPr>
          <w:sz w:val="20"/>
        </w:rPr>
      </w:pPr>
    </w:p>
    <w:p w14:paraId="19D65DF2" w14:textId="7747F33F" w:rsidR="00EC54FD" w:rsidRPr="00DB593B" w:rsidRDefault="00EC54FD" w:rsidP="008D7F28">
      <w:pPr>
        <w:pStyle w:val="berschrift2"/>
      </w:pPr>
      <w:bookmarkStart w:id="146" w:name="_Toc520724339"/>
      <w:r w:rsidRPr="00DB593B">
        <w:t>Prüfeinrichtungen</w:t>
      </w:r>
      <w:bookmarkEnd w:id="146"/>
    </w:p>
    <w:p w14:paraId="4FDEC45C" w14:textId="77777777" w:rsidR="00EC54FD" w:rsidRPr="00897F56" w:rsidRDefault="00EC54FD" w:rsidP="00EC54FD">
      <w:pPr>
        <w:tabs>
          <w:tab w:val="left" w:pos="851"/>
          <w:tab w:val="left" w:pos="7938"/>
        </w:tabs>
        <w:spacing w:line="240" w:lineRule="atLeast"/>
        <w:rPr>
          <w:sz w:val="20"/>
        </w:rPr>
      </w:pPr>
    </w:p>
    <w:p w14:paraId="301FE726" w14:textId="7A81D78E" w:rsidR="00EC54FD" w:rsidRPr="00897F56" w:rsidRDefault="00286349" w:rsidP="008D7F28">
      <w:pPr>
        <w:pStyle w:val="berschrift3"/>
      </w:pPr>
      <w:bookmarkStart w:id="147" w:name="_Toc513447939"/>
      <w:bookmarkStart w:id="148" w:name="_Toc513535634"/>
      <w:bookmarkStart w:id="149" w:name="_Toc513536040"/>
      <w:bookmarkStart w:id="150" w:name="_Toc513552211"/>
      <w:bookmarkStart w:id="151" w:name="_Toc517681299"/>
      <w:bookmarkStart w:id="152" w:name="_Toc517681699"/>
      <w:bookmarkStart w:id="153" w:name="_Toc517783386"/>
      <w:bookmarkStart w:id="154" w:name="_Toc517797863"/>
      <w:bookmarkStart w:id="155" w:name="_Toc518646506"/>
      <w:bookmarkStart w:id="156" w:name="_Toc518661962"/>
      <w:bookmarkStart w:id="157" w:name="_Toc520724340"/>
      <w:r>
        <w:t>Verfügen Sie über</w:t>
      </w:r>
      <w:r w:rsidR="00EC54FD" w:rsidRPr="00897F56">
        <w:t xml:space="preserve"> </w:t>
      </w:r>
      <w:r w:rsidR="00EC54FD" w:rsidRPr="00EE3C70">
        <w:t>Prüfungseinrichtungen</w:t>
      </w:r>
      <w:r w:rsidR="00EC54FD" w:rsidRPr="00897F56">
        <w:t xml:space="preserve"> für </w:t>
      </w:r>
      <w:r>
        <w:t>die relevanten Produkte?</w:t>
      </w:r>
      <w:bookmarkEnd w:id="147"/>
      <w:bookmarkEnd w:id="148"/>
      <w:bookmarkEnd w:id="149"/>
      <w:bookmarkEnd w:id="150"/>
      <w:bookmarkEnd w:id="151"/>
      <w:bookmarkEnd w:id="152"/>
      <w:bookmarkEnd w:id="153"/>
      <w:bookmarkEnd w:id="154"/>
      <w:bookmarkEnd w:id="155"/>
      <w:bookmarkEnd w:id="156"/>
      <w:bookmarkEnd w:id="157"/>
    </w:p>
    <w:p w14:paraId="52F35B98" w14:textId="141F59D9" w:rsidR="00EC54FD" w:rsidRPr="00897F56" w:rsidRDefault="00EC54FD"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286349">
        <w:rPr>
          <w:sz w:val="20"/>
        </w:rPr>
        <w:t>Eigen</w:t>
      </w:r>
    </w:p>
    <w:p w14:paraId="5D0DB84C" w14:textId="42676CD5" w:rsidR="00EC54FD" w:rsidRPr="00897F56" w:rsidRDefault="00EC54FD"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4D57FD">
        <w:rPr>
          <w:sz w:val="20"/>
        </w:rPr>
        <w:t>Teilfremd (z. B. Konsortium)</w:t>
      </w:r>
    </w:p>
    <w:p w14:paraId="726432E4" w14:textId="40E327A8" w:rsidR="00EC54FD" w:rsidRDefault="00EC54FD"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4D57FD">
        <w:rPr>
          <w:sz w:val="20"/>
        </w:rPr>
        <w:t>Fremd (gemietet, geleast, …)</w:t>
      </w:r>
    </w:p>
    <w:p w14:paraId="09015BA1" w14:textId="185F8FFA" w:rsidR="00286349" w:rsidRDefault="00286349"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4D57FD">
        <w:rPr>
          <w:sz w:val="20"/>
        </w:rPr>
        <w:t>Nein</w:t>
      </w:r>
    </w:p>
    <w:p w14:paraId="1424DA46" w14:textId="2A5B9732" w:rsidR="001A1BBB" w:rsidRDefault="00F10FD0" w:rsidP="0083633A">
      <w:pPr>
        <w:pStyle w:val="Kopfzeile"/>
        <w:tabs>
          <w:tab w:val="clear" w:pos="4536"/>
          <w:tab w:val="clear" w:pos="9072"/>
        </w:tabs>
        <w:spacing w:line="240" w:lineRule="atLeast"/>
        <w:ind w:left="1701"/>
        <w:rPr>
          <w:sz w:val="20"/>
        </w:rPr>
      </w:pPr>
      <w:r>
        <w:rPr>
          <w:sz w:val="20"/>
        </w:rPr>
        <w:t>Bitte</w:t>
      </w:r>
      <w:r w:rsidRPr="00CE0E1F">
        <w:rPr>
          <w:sz w:val="20"/>
        </w:rPr>
        <w:t xml:space="preserve"> </w:t>
      </w:r>
      <w:r w:rsidR="001A1BBB">
        <w:rPr>
          <w:sz w:val="20"/>
        </w:rPr>
        <w:t>beschreiben Sie die Prüfungseinrichtung</w:t>
      </w:r>
      <w:r w:rsidR="00F230F7">
        <w:rPr>
          <w:sz w:val="20"/>
        </w:rPr>
        <w:t>:</w:t>
      </w:r>
    </w:p>
    <w:p w14:paraId="64D67E67" w14:textId="77777777" w:rsidR="001A1BBB" w:rsidRPr="00897F56" w:rsidRDefault="001A1BBB" w:rsidP="0083633A">
      <w:pPr>
        <w:pStyle w:val="Kopfzeile"/>
        <w:tabs>
          <w:tab w:val="clear" w:pos="4536"/>
          <w:tab w:val="clear" w:pos="9072"/>
        </w:tabs>
        <w:spacing w:line="240" w:lineRule="atLeast"/>
        <w:ind w:left="1701"/>
        <w:rPr>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p w14:paraId="13BC207E" w14:textId="77777777" w:rsidR="00EC54FD" w:rsidRPr="00897F56" w:rsidRDefault="00EC54FD" w:rsidP="00EC54FD">
      <w:pPr>
        <w:pStyle w:val="Kopfzeile"/>
        <w:tabs>
          <w:tab w:val="clear" w:pos="4536"/>
          <w:tab w:val="clear" w:pos="9072"/>
          <w:tab w:val="left" w:pos="709"/>
          <w:tab w:val="left" w:pos="7938"/>
        </w:tabs>
        <w:spacing w:line="240" w:lineRule="atLeast"/>
        <w:rPr>
          <w:sz w:val="20"/>
        </w:rPr>
      </w:pPr>
    </w:p>
    <w:p w14:paraId="33374AE8" w14:textId="2EF69BB6" w:rsidR="00EC54FD" w:rsidRPr="00897F56" w:rsidRDefault="00EC54FD" w:rsidP="008D7F28">
      <w:pPr>
        <w:pStyle w:val="berschrift3"/>
      </w:pPr>
      <w:bookmarkStart w:id="158" w:name="_Toc513447941"/>
      <w:bookmarkStart w:id="159" w:name="_Toc513535636"/>
      <w:bookmarkStart w:id="160" w:name="_Toc513536042"/>
      <w:bookmarkStart w:id="161" w:name="_Toc513552213"/>
      <w:bookmarkStart w:id="162" w:name="_Toc517681301"/>
      <w:bookmarkStart w:id="163" w:name="_Toc517681701"/>
      <w:bookmarkStart w:id="164" w:name="_Toc517783388"/>
      <w:bookmarkStart w:id="165" w:name="_Toc517797864"/>
      <w:bookmarkStart w:id="166" w:name="_Toc518646507"/>
      <w:bookmarkStart w:id="167" w:name="_Toc518661963"/>
      <w:bookmarkStart w:id="168" w:name="_Toc520724341"/>
      <w:r w:rsidRPr="00897F56">
        <w:t xml:space="preserve">Verwenden Sie </w:t>
      </w:r>
      <w:r w:rsidR="0026615C">
        <w:t>ein</w:t>
      </w:r>
      <w:r w:rsidRPr="00897F56">
        <w:t xml:space="preserve"> Testkonzept</w:t>
      </w:r>
      <w:r w:rsidR="0026615C">
        <w:t>?</w:t>
      </w:r>
      <w:bookmarkEnd w:id="158"/>
      <w:bookmarkEnd w:id="159"/>
      <w:bookmarkEnd w:id="160"/>
      <w:bookmarkEnd w:id="161"/>
      <w:bookmarkEnd w:id="162"/>
      <w:bookmarkEnd w:id="163"/>
      <w:bookmarkEnd w:id="164"/>
      <w:bookmarkEnd w:id="165"/>
      <w:bookmarkEnd w:id="166"/>
      <w:bookmarkEnd w:id="167"/>
      <w:bookmarkEnd w:id="168"/>
    </w:p>
    <w:p w14:paraId="44AE8AFC" w14:textId="77777777" w:rsidR="004D57FD" w:rsidRDefault="008123DA" w:rsidP="0083633A">
      <w:pPr>
        <w:pStyle w:val="Listenabsatz"/>
        <w:ind w:left="1701"/>
        <w:rPr>
          <w:sz w:val="20"/>
        </w:rPr>
      </w:pP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Ja</w:t>
      </w:r>
      <w:r w:rsidR="004D57FD">
        <w:rPr>
          <w:sz w:val="20"/>
        </w:rPr>
        <w:t xml:space="preserve"> </w:t>
      </w:r>
      <w:r w:rsidRPr="00897F56">
        <w:rPr>
          <w:sz w:val="20"/>
        </w:rPr>
        <w:fldChar w:fldCharType="begin">
          <w:ffData>
            <w:name w:val="Kontrollkästchen2"/>
            <w:enabled/>
            <w:calcOnExit w:val="0"/>
            <w:checkBox>
              <w:sizeAuto/>
              <w:default w:val="0"/>
            </w:checkBox>
          </w:ffData>
        </w:fldChar>
      </w:r>
      <w:r w:rsidRPr="00897F56">
        <w:rPr>
          <w:sz w:val="20"/>
        </w:rPr>
        <w:instrText xml:space="preserve"> FORMCHECKBOX </w:instrText>
      </w:r>
      <w:r w:rsidR="00496092">
        <w:rPr>
          <w:sz w:val="20"/>
        </w:rPr>
      </w:r>
      <w:r w:rsidR="00496092">
        <w:rPr>
          <w:sz w:val="20"/>
        </w:rPr>
        <w:fldChar w:fldCharType="separate"/>
      </w:r>
      <w:r w:rsidRPr="00897F56">
        <w:rPr>
          <w:sz w:val="20"/>
        </w:rPr>
        <w:fldChar w:fldCharType="end"/>
      </w:r>
      <w:r w:rsidRPr="00897F56">
        <w:rPr>
          <w:sz w:val="20"/>
        </w:rPr>
        <w:t xml:space="preserve"> Nein</w:t>
      </w:r>
    </w:p>
    <w:p w14:paraId="2A22D976" w14:textId="2BB791B7" w:rsidR="004D57FD" w:rsidRDefault="00F10FD0" w:rsidP="0083633A">
      <w:pPr>
        <w:pStyle w:val="Listenabsatz"/>
        <w:ind w:left="1701"/>
        <w:rPr>
          <w:sz w:val="20"/>
        </w:rPr>
      </w:pPr>
      <w:r>
        <w:rPr>
          <w:sz w:val="20"/>
        </w:rPr>
        <w:t>Wenn ja,</w:t>
      </w:r>
      <w:r w:rsidR="00EE3C70">
        <w:rPr>
          <w:sz w:val="20"/>
        </w:rPr>
        <w:t xml:space="preserve"> beschreiben Sie Ihr Testkonzept:</w:t>
      </w:r>
    </w:p>
    <w:p w14:paraId="14C1D09A" w14:textId="1D3F8D77" w:rsidR="00EC54FD" w:rsidRPr="00EE3C70" w:rsidRDefault="00EE3C70" w:rsidP="0083633A">
      <w:pPr>
        <w:pStyle w:val="Listenabsatz"/>
        <w:ind w:left="1701"/>
        <w:rPr>
          <w:sz w:val="20"/>
        </w:rPr>
      </w:pPr>
      <w:r w:rsidRPr="00897F56">
        <w:rPr>
          <w:rFonts w:cs="Arial"/>
          <w:sz w:val="20"/>
        </w:rPr>
        <w:fldChar w:fldCharType="begin">
          <w:ffData>
            <w:name w:val="Text2"/>
            <w:enabled/>
            <w:calcOnExit w:val="0"/>
            <w:textInput/>
          </w:ffData>
        </w:fldChar>
      </w:r>
      <w:r w:rsidRPr="00897F56">
        <w:rPr>
          <w:rFonts w:cs="Arial"/>
          <w:sz w:val="20"/>
        </w:rPr>
        <w:instrText xml:space="preserve"> FORMTEXT </w:instrText>
      </w:r>
      <w:r w:rsidRPr="00897F56">
        <w:rPr>
          <w:rFonts w:cs="Arial"/>
          <w:sz w:val="20"/>
        </w:rPr>
      </w:r>
      <w:r w:rsidRPr="00897F56">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897F56">
        <w:rPr>
          <w:rFonts w:cs="Arial"/>
          <w:sz w:val="20"/>
        </w:rPr>
        <w:fldChar w:fldCharType="end"/>
      </w:r>
    </w:p>
    <w:p w14:paraId="6A6C6954" w14:textId="77777777" w:rsidR="00EC54FD" w:rsidRPr="00897F56" w:rsidRDefault="00EC54FD" w:rsidP="00EC54FD">
      <w:pPr>
        <w:pStyle w:val="Kopfzeile"/>
        <w:tabs>
          <w:tab w:val="clear" w:pos="4536"/>
          <w:tab w:val="clear" w:pos="9072"/>
          <w:tab w:val="left" w:pos="709"/>
          <w:tab w:val="left" w:pos="7938"/>
        </w:tabs>
        <w:spacing w:line="240" w:lineRule="atLeast"/>
        <w:rPr>
          <w:sz w:val="20"/>
        </w:rPr>
      </w:pPr>
    </w:p>
    <w:p w14:paraId="5C119CFF" w14:textId="26ACB315" w:rsidR="00EC54FD" w:rsidRPr="00EE5486" w:rsidRDefault="00286349" w:rsidP="00EE5486">
      <w:pPr>
        <w:pStyle w:val="berschrift3"/>
        <w:rPr>
          <w:b w:val="0"/>
        </w:rPr>
      </w:pPr>
      <w:bookmarkStart w:id="169" w:name="_Toc513447943"/>
      <w:bookmarkStart w:id="170" w:name="_Toc513535638"/>
      <w:bookmarkStart w:id="171" w:name="_Toc513536044"/>
      <w:bookmarkStart w:id="172" w:name="_Toc513552215"/>
      <w:bookmarkStart w:id="173" w:name="_Toc517681302"/>
      <w:bookmarkStart w:id="174" w:name="_Toc517681702"/>
      <w:bookmarkStart w:id="175" w:name="_Toc517783389"/>
      <w:bookmarkStart w:id="176" w:name="_Toc517797865"/>
      <w:bookmarkStart w:id="177" w:name="_Toc518646508"/>
      <w:bookmarkStart w:id="178" w:name="_Toc518661964"/>
      <w:bookmarkStart w:id="179" w:name="_Toc520724342"/>
      <w:r>
        <w:t>Verfügen Sie über</w:t>
      </w:r>
      <w:r w:rsidR="00EC54FD" w:rsidRPr="00897F56">
        <w:t xml:space="preserve"> </w:t>
      </w:r>
      <w:r w:rsidR="00EC54FD" w:rsidRPr="00EE3C70">
        <w:t>Diagnoseeinrichtungen</w:t>
      </w:r>
      <w:r w:rsidR="00EC54FD" w:rsidRPr="00897F56">
        <w:t xml:space="preserve"> </w:t>
      </w:r>
      <w:r w:rsidR="00EE5486" w:rsidRPr="00897F56">
        <w:t xml:space="preserve">für </w:t>
      </w:r>
      <w:r w:rsidR="00EE5486">
        <w:t>die relevanten Produkte</w:t>
      </w:r>
      <w:r>
        <w:t>?</w:t>
      </w:r>
      <w:bookmarkEnd w:id="169"/>
      <w:bookmarkEnd w:id="170"/>
      <w:bookmarkEnd w:id="171"/>
      <w:bookmarkEnd w:id="172"/>
      <w:bookmarkEnd w:id="173"/>
      <w:bookmarkEnd w:id="174"/>
      <w:bookmarkEnd w:id="175"/>
      <w:bookmarkEnd w:id="176"/>
      <w:bookmarkEnd w:id="177"/>
      <w:bookmarkEnd w:id="178"/>
      <w:bookmarkEnd w:id="179"/>
    </w:p>
    <w:p w14:paraId="2AC0C88A" w14:textId="404DD7A3" w:rsidR="00286349" w:rsidRPr="00897F56" w:rsidRDefault="00286349"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Eigen</w:t>
      </w:r>
    </w:p>
    <w:p w14:paraId="40DA312C" w14:textId="19B09F58" w:rsidR="00286349" w:rsidRPr="00897F56" w:rsidRDefault="00286349"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4D57FD">
        <w:rPr>
          <w:sz w:val="20"/>
        </w:rPr>
        <w:t>Teilfremd (z. B. Konsortium)</w:t>
      </w:r>
    </w:p>
    <w:p w14:paraId="0D9D3310" w14:textId="3344E422" w:rsidR="00286349" w:rsidRDefault="00286349"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4D57FD">
        <w:rPr>
          <w:sz w:val="20"/>
        </w:rPr>
        <w:t>Fremd (gemietet, geleast, …)</w:t>
      </w:r>
    </w:p>
    <w:p w14:paraId="62BCAAA0" w14:textId="4F7DEDC1" w:rsidR="00286349" w:rsidRDefault="00286349"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4D57FD">
        <w:rPr>
          <w:sz w:val="20"/>
        </w:rPr>
        <w:t>Nein</w:t>
      </w:r>
    </w:p>
    <w:p w14:paraId="7AEAB6B4" w14:textId="6F8A7A08" w:rsidR="00EE3C70" w:rsidRDefault="00EE3C70" w:rsidP="0083633A">
      <w:pPr>
        <w:pStyle w:val="Kopfzeile"/>
        <w:tabs>
          <w:tab w:val="clear" w:pos="4536"/>
          <w:tab w:val="clear" w:pos="9072"/>
        </w:tabs>
        <w:spacing w:line="240" w:lineRule="atLeast"/>
        <w:ind w:left="1701"/>
        <w:rPr>
          <w:sz w:val="20"/>
        </w:rPr>
      </w:pPr>
      <w:r>
        <w:rPr>
          <w:sz w:val="20"/>
        </w:rPr>
        <w:t>Bitte beschreiben Sie die Diagnoseeinrichtung</w:t>
      </w:r>
      <w:r w:rsidR="00F230F7">
        <w:rPr>
          <w:sz w:val="20"/>
        </w:rPr>
        <w:t>:</w:t>
      </w:r>
    </w:p>
    <w:p w14:paraId="19701DE4" w14:textId="77777777" w:rsidR="00EC54FD" w:rsidRPr="00897F56" w:rsidRDefault="00EE3C70" w:rsidP="0083633A">
      <w:pPr>
        <w:pStyle w:val="Kopfzeile"/>
        <w:tabs>
          <w:tab w:val="clear" w:pos="4536"/>
          <w:tab w:val="clear" w:pos="9072"/>
        </w:tabs>
        <w:spacing w:line="240" w:lineRule="atLeast"/>
        <w:ind w:left="1701"/>
        <w:rPr>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p w14:paraId="7D376919" w14:textId="77777777" w:rsidR="009D3D1A" w:rsidRDefault="009D3D1A" w:rsidP="00ED76C6">
      <w:pPr>
        <w:tabs>
          <w:tab w:val="left" w:pos="7938"/>
        </w:tabs>
      </w:pPr>
    </w:p>
    <w:p w14:paraId="51C7E9E7" w14:textId="024B1CB0" w:rsidR="00AC4DF7" w:rsidRDefault="003D1258" w:rsidP="008D7F28">
      <w:pPr>
        <w:pStyle w:val="berschrift1"/>
      </w:pPr>
      <w:r>
        <w:lastRenderedPageBreak/>
        <w:t>Modul</w:t>
      </w:r>
      <w:r w:rsidRPr="00207CC6">
        <w:t>gebunden</w:t>
      </w:r>
    </w:p>
    <w:p w14:paraId="7D652CA3" w14:textId="77777777" w:rsidR="009D3D1A" w:rsidRPr="001B0031" w:rsidRDefault="009D3D1A" w:rsidP="008D7F28">
      <w:pPr>
        <w:pStyle w:val="berschrift2"/>
      </w:pPr>
      <w:bookmarkStart w:id="180" w:name="_Toc520724344"/>
      <w:r w:rsidRPr="001B0031">
        <w:t>Verfahrensanweisung</w:t>
      </w:r>
      <w:bookmarkEnd w:id="180"/>
      <w:r w:rsidRPr="001B0031">
        <w:t xml:space="preserve"> </w:t>
      </w:r>
    </w:p>
    <w:p w14:paraId="2D6E74BC" w14:textId="69D52686" w:rsidR="00EE3C70" w:rsidRDefault="00856D1B" w:rsidP="00991CDF">
      <w:pPr>
        <w:ind w:left="426"/>
        <w:rPr>
          <w:sz w:val="20"/>
        </w:rPr>
      </w:pPr>
      <w:r w:rsidRPr="004A1446">
        <w:rPr>
          <w:sz w:val="20"/>
        </w:rPr>
        <w:t xml:space="preserve">Der folgende Abschnitt ist </w:t>
      </w:r>
      <w:r w:rsidR="003D1258">
        <w:rPr>
          <w:sz w:val="20"/>
        </w:rPr>
        <w:t>modulweise</w:t>
      </w:r>
      <w:r w:rsidR="003D1258" w:rsidRPr="004A1446">
        <w:rPr>
          <w:sz w:val="20"/>
        </w:rPr>
        <w:t xml:space="preserve"> </w:t>
      </w:r>
      <w:r w:rsidR="009117AC" w:rsidRPr="004A1446">
        <w:rPr>
          <w:sz w:val="20"/>
        </w:rPr>
        <w:t xml:space="preserve">aufgeteilt. Es sind jeweils die </w:t>
      </w:r>
      <w:r w:rsidR="003D1258">
        <w:rPr>
          <w:sz w:val="20"/>
        </w:rPr>
        <w:t>Modul</w:t>
      </w:r>
      <w:r w:rsidR="003D1258" w:rsidRPr="004A1446">
        <w:rPr>
          <w:sz w:val="20"/>
        </w:rPr>
        <w:t xml:space="preserve">e </w:t>
      </w:r>
      <w:r w:rsidR="009117AC" w:rsidRPr="004A1446">
        <w:rPr>
          <w:sz w:val="20"/>
        </w:rPr>
        <w:t>zu bearbeiten auf die Sie sich präqualifizieren möchten</w:t>
      </w:r>
      <w:r w:rsidRPr="004A1446">
        <w:rPr>
          <w:sz w:val="20"/>
        </w:rPr>
        <w:t>.</w:t>
      </w:r>
      <w:r w:rsidR="00EE3C70" w:rsidRPr="004A1446">
        <w:rPr>
          <w:sz w:val="20"/>
        </w:rPr>
        <w:t xml:space="preserve"> </w:t>
      </w:r>
    </w:p>
    <w:p w14:paraId="01810C2B" w14:textId="166727AC" w:rsidR="00A341D9" w:rsidRDefault="003D1258" w:rsidP="00A341D9">
      <w:pPr>
        <w:pStyle w:val="berschrift2"/>
      </w:pPr>
      <w:bookmarkStart w:id="181" w:name="_Toc520724345"/>
      <w:r>
        <w:t xml:space="preserve">Modul </w:t>
      </w:r>
      <w:r w:rsidR="00CA45BC">
        <w:t>TSO</w:t>
      </w:r>
      <w:r w:rsidR="00A341D9">
        <w:t>: Hochbau des Technikstandortes</w:t>
      </w:r>
      <w:bookmarkEnd w:id="181"/>
    </w:p>
    <w:p w14:paraId="4EBC861E" w14:textId="4E2D582E" w:rsidR="00A341D9" w:rsidRDefault="00A341D9" w:rsidP="00A341D9">
      <w:pPr>
        <w:ind w:left="426"/>
        <w:rPr>
          <w:sz w:val="20"/>
        </w:rPr>
      </w:pPr>
      <w:r w:rsidRPr="00A341D9">
        <w:rPr>
          <w:sz w:val="20"/>
        </w:rPr>
        <w:t>Hochbau des zentral im Netzbezirkes liegenden Technikstandortes</w:t>
      </w:r>
      <w:r w:rsidR="00F230F7">
        <w:rPr>
          <w:sz w:val="20"/>
        </w:rPr>
        <w:t>, inklusive t</w:t>
      </w:r>
      <w:r w:rsidRPr="00A341D9">
        <w:rPr>
          <w:sz w:val="20"/>
        </w:rPr>
        <w:t>echnischer Gebäudeausrüstung, Erschließung, etc</w:t>
      </w:r>
      <w:r w:rsidR="00B96DFC">
        <w:rPr>
          <w:sz w:val="20"/>
        </w:rPr>
        <w:t>.</w:t>
      </w:r>
    </w:p>
    <w:p w14:paraId="7E3A20A3" w14:textId="56DFD0EA" w:rsidR="009D3D1A" w:rsidRDefault="00A341D9" w:rsidP="00162978">
      <w:pPr>
        <w:ind w:left="426"/>
        <w:rPr>
          <w:sz w:val="20"/>
        </w:rPr>
      </w:pPr>
      <w:r>
        <w:rPr>
          <w:sz w:val="20"/>
        </w:rPr>
        <w:t>Der Hochbau wird in einem separaten Prozess ausgeschrieben und ist nicht Teil dieser Präqualifizierung.</w:t>
      </w:r>
    </w:p>
    <w:p w14:paraId="170312E4" w14:textId="32C50F3A" w:rsidR="009D3D1A" w:rsidRDefault="003D1258" w:rsidP="00104660">
      <w:pPr>
        <w:pStyle w:val="berschrift2"/>
      </w:pPr>
      <w:bookmarkStart w:id="182" w:name="_Toc520724346"/>
      <w:r w:rsidRPr="003D1258">
        <w:t>Modul</w:t>
      </w:r>
      <w:r w:rsidR="009D3D1A" w:rsidRPr="001B0031">
        <w:t xml:space="preserve"> 1: Zentraleinheit</w:t>
      </w:r>
      <w:r w:rsidR="00BE7016">
        <w:t xml:space="preserve"> </w:t>
      </w:r>
      <w:r w:rsidR="00EE5486">
        <w:t>D</w:t>
      </w:r>
      <w:r w:rsidR="00BE7016">
        <w:t>STW</w:t>
      </w:r>
      <w:bookmarkEnd w:id="182"/>
    </w:p>
    <w:p w14:paraId="340B46E8" w14:textId="1B623EEB" w:rsidR="00ED1A23" w:rsidRPr="00162978" w:rsidRDefault="00EE5486" w:rsidP="00991CDF">
      <w:pPr>
        <w:ind w:left="426"/>
        <w:rPr>
          <w:sz w:val="20"/>
        </w:rPr>
      </w:pPr>
      <w:r w:rsidRPr="004A1446">
        <w:rPr>
          <w:sz w:val="20"/>
        </w:rPr>
        <w:t xml:space="preserve">In der Zentraleinheit DSTW werden die sicherheitsrelevanten Funktionen eines Stellwerkes verarbeitet. </w:t>
      </w:r>
      <w:r w:rsidR="00C76851" w:rsidRPr="004A1446">
        <w:rPr>
          <w:sz w:val="20"/>
        </w:rPr>
        <w:t xml:space="preserve">Das Teilsystem </w:t>
      </w:r>
      <w:r w:rsidRPr="004A1446">
        <w:rPr>
          <w:sz w:val="20"/>
        </w:rPr>
        <w:t>Zentraleinheit D</w:t>
      </w:r>
      <w:r w:rsidR="00C76851" w:rsidRPr="004A1446">
        <w:rPr>
          <w:sz w:val="20"/>
        </w:rPr>
        <w:t xml:space="preserve">STW </w:t>
      </w:r>
      <w:r w:rsidR="009C5336" w:rsidRPr="004A1446">
        <w:rPr>
          <w:sz w:val="20"/>
        </w:rPr>
        <w:t xml:space="preserve">sendet Kommandos und </w:t>
      </w:r>
      <w:r w:rsidR="00ED1A23" w:rsidRPr="004A1446">
        <w:rPr>
          <w:sz w:val="20"/>
        </w:rPr>
        <w:t xml:space="preserve">verarbeitet Meldungen gemäß </w:t>
      </w:r>
      <w:r w:rsidR="009C5336" w:rsidRPr="004A1446">
        <w:rPr>
          <w:sz w:val="20"/>
        </w:rPr>
        <w:t xml:space="preserve">der Stellwerkslogik und der in das </w:t>
      </w:r>
      <w:r w:rsidRPr="004A1446">
        <w:rPr>
          <w:sz w:val="20"/>
        </w:rPr>
        <w:t>D</w:t>
      </w:r>
      <w:r w:rsidR="00162978">
        <w:rPr>
          <w:sz w:val="20"/>
        </w:rPr>
        <w:t xml:space="preserve">STW integrierten Techniken. </w:t>
      </w:r>
    </w:p>
    <w:p w14:paraId="2FABF5A5" w14:textId="77777777" w:rsidR="000D3176" w:rsidRDefault="00AA0CC6" w:rsidP="000D3176">
      <w:pPr>
        <w:pStyle w:val="berschrift3"/>
      </w:pPr>
      <w:bookmarkStart w:id="183" w:name="_Toc513535645"/>
      <w:bookmarkStart w:id="184" w:name="_Toc513536051"/>
      <w:bookmarkStart w:id="185" w:name="_Toc513552222"/>
      <w:bookmarkStart w:id="186" w:name="_Toc517681307"/>
      <w:bookmarkStart w:id="187" w:name="_Toc517681707"/>
      <w:bookmarkStart w:id="188" w:name="_Toc517783393"/>
      <w:bookmarkStart w:id="189" w:name="_Toc517797869"/>
      <w:bookmarkStart w:id="190" w:name="_Toc518646513"/>
      <w:bookmarkStart w:id="191" w:name="_Toc518661969"/>
      <w:bookmarkStart w:id="192" w:name="_Toc520724347"/>
      <w:r w:rsidRPr="001B0031">
        <w:t>Referenzen Zentraleinheit</w:t>
      </w:r>
      <w:bookmarkEnd w:id="183"/>
      <w:bookmarkEnd w:id="184"/>
      <w:bookmarkEnd w:id="185"/>
      <w:bookmarkEnd w:id="186"/>
      <w:bookmarkEnd w:id="187"/>
      <w:bookmarkEnd w:id="188"/>
      <w:bookmarkEnd w:id="189"/>
      <w:bookmarkEnd w:id="190"/>
      <w:bookmarkEnd w:id="191"/>
      <w:bookmarkEnd w:id="192"/>
    </w:p>
    <w:p w14:paraId="72FB79BB" w14:textId="6AA5ACCF" w:rsidR="000D3176" w:rsidRDefault="000D3176" w:rsidP="003E62BE">
      <w:pPr>
        <w:pStyle w:val="berschrift4"/>
      </w:pPr>
      <w:r>
        <w:t>Hardware</w:t>
      </w:r>
      <w:r w:rsidR="004D5C5C">
        <w:t xml:space="preserve"> für ein Rechenzentrum</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162978" w:rsidRPr="00897F56" w14:paraId="350EED5F" w14:textId="77777777" w:rsidTr="00162978">
        <w:trPr>
          <w:trHeight w:val="849"/>
        </w:trPr>
        <w:tc>
          <w:tcPr>
            <w:tcW w:w="3685" w:type="dxa"/>
            <w:shd w:val="clear" w:color="auto" w:fill="auto"/>
          </w:tcPr>
          <w:p w14:paraId="3479DD04" w14:textId="77777777" w:rsidR="00162978" w:rsidRPr="00CE0E1F" w:rsidRDefault="00162978" w:rsidP="00E95B70">
            <w:pPr>
              <w:rPr>
                <w:sz w:val="20"/>
              </w:rPr>
            </w:pPr>
            <w:r w:rsidRPr="004A1446">
              <w:rPr>
                <w:sz w:val="20"/>
              </w:rPr>
              <w:t>Produkte</w:t>
            </w:r>
          </w:p>
        </w:tc>
        <w:tc>
          <w:tcPr>
            <w:tcW w:w="1559" w:type="dxa"/>
            <w:shd w:val="clear" w:color="auto" w:fill="auto"/>
          </w:tcPr>
          <w:p w14:paraId="0B0BF3AA" w14:textId="5D7AEF4B" w:rsidR="00162978" w:rsidRPr="00CE0E1F" w:rsidRDefault="00162978" w:rsidP="00E95B70">
            <w:pPr>
              <w:rPr>
                <w:sz w:val="20"/>
              </w:rPr>
            </w:pPr>
            <w:r w:rsidRPr="00CE0E1F">
              <w:rPr>
                <w:sz w:val="20"/>
              </w:rPr>
              <w:t>Entwicklung im eigenen Unternehmen</w:t>
            </w:r>
            <w:r>
              <w:rPr>
                <w:sz w:val="20"/>
              </w:rPr>
              <w:t xml:space="preserve"> </w:t>
            </w:r>
          </w:p>
        </w:tc>
        <w:tc>
          <w:tcPr>
            <w:tcW w:w="1560" w:type="dxa"/>
          </w:tcPr>
          <w:p w14:paraId="648F8936" w14:textId="0E861EA5" w:rsidR="00162978" w:rsidRPr="00CE0E1F" w:rsidRDefault="00162978" w:rsidP="00E95B70">
            <w:pPr>
              <w:rPr>
                <w:sz w:val="20"/>
              </w:rPr>
            </w:pPr>
            <w:r>
              <w:rPr>
                <w:sz w:val="20"/>
              </w:rPr>
              <w:t>Herstellung</w:t>
            </w:r>
            <w:r w:rsidRPr="00CE0E1F">
              <w:rPr>
                <w:sz w:val="20"/>
              </w:rPr>
              <w:t xml:space="preserve"> im eigenen Unternehmen</w:t>
            </w:r>
          </w:p>
        </w:tc>
        <w:tc>
          <w:tcPr>
            <w:tcW w:w="2268" w:type="dxa"/>
            <w:shd w:val="clear" w:color="auto" w:fill="auto"/>
          </w:tcPr>
          <w:p w14:paraId="718FCF41" w14:textId="7A28271A" w:rsidR="00162978" w:rsidRPr="00CE0E1F" w:rsidRDefault="00162978" w:rsidP="00E95B70">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162978" w:rsidRPr="00897F56" w14:paraId="3F798259" w14:textId="77777777" w:rsidTr="00162978">
        <w:trPr>
          <w:trHeight w:val="240"/>
        </w:trPr>
        <w:tc>
          <w:tcPr>
            <w:tcW w:w="3685" w:type="dxa"/>
            <w:shd w:val="clear" w:color="auto" w:fill="auto"/>
          </w:tcPr>
          <w:p w14:paraId="18B519A0" w14:textId="77777777" w:rsidR="00162978" w:rsidRPr="00897F56" w:rsidRDefault="00162978" w:rsidP="00286349">
            <w:pPr>
              <w:rPr>
                <w:sz w:val="20"/>
              </w:rPr>
            </w:pPr>
            <w:r>
              <w:rPr>
                <w:sz w:val="20"/>
              </w:rPr>
              <w:t>Einrichtung eines hochverfügbaren Serverraums in einem Rechenzentrum incl. Rechner, Verkabelung, etc. (nach DIN EN 50600)</w:t>
            </w:r>
          </w:p>
        </w:tc>
        <w:tc>
          <w:tcPr>
            <w:tcW w:w="1559" w:type="dxa"/>
            <w:shd w:val="clear" w:color="auto" w:fill="auto"/>
            <w:vAlign w:val="center"/>
          </w:tcPr>
          <w:p w14:paraId="2A6E383F" w14:textId="77777777" w:rsidR="00162978" w:rsidRPr="00CE0E1F" w:rsidRDefault="00162978"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61709DA1" w14:textId="77777777" w:rsidR="00162978" w:rsidRPr="00CE0E1F" w:rsidRDefault="00162978"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85C1409" w14:textId="77777777" w:rsidR="00162978" w:rsidRPr="00CE0E1F" w:rsidRDefault="00162978"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162978" w:rsidRPr="00897F56" w14:paraId="5F2B0126" w14:textId="77777777" w:rsidTr="00162978">
        <w:trPr>
          <w:trHeight w:val="240"/>
        </w:trPr>
        <w:tc>
          <w:tcPr>
            <w:tcW w:w="3685" w:type="dxa"/>
            <w:shd w:val="clear" w:color="auto" w:fill="auto"/>
          </w:tcPr>
          <w:p w14:paraId="338A6B72" w14:textId="3A4EECEF" w:rsidR="00162978" w:rsidRDefault="00162978" w:rsidP="000F3CFE">
            <w:pPr>
              <w:rPr>
                <w:sz w:val="20"/>
              </w:rPr>
            </w:pPr>
            <w:r w:rsidRPr="00B32C8E">
              <w:rPr>
                <w:sz w:val="20"/>
              </w:rPr>
              <w:t>Mehrrechnersysteme mit 2 von 3 Logik, bestehend aus geschalteten Rechnerbaugruppen</w:t>
            </w:r>
          </w:p>
        </w:tc>
        <w:tc>
          <w:tcPr>
            <w:tcW w:w="1559" w:type="dxa"/>
            <w:shd w:val="clear" w:color="auto" w:fill="auto"/>
            <w:vAlign w:val="center"/>
          </w:tcPr>
          <w:p w14:paraId="63656D8F" w14:textId="77777777" w:rsidR="00162978" w:rsidRPr="00CE0E1F" w:rsidRDefault="00162978" w:rsidP="000F3CFE">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452901E8" w14:textId="77777777" w:rsidR="00162978" w:rsidRPr="00CE0E1F" w:rsidRDefault="00162978" w:rsidP="000F3CFE">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513AFDE4" w14:textId="77777777" w:rsidR="00162978" w:rsidRPr="00CE0E1F" w:rsidRDefault="00162978" w:rsidP="000F3CFE">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162978" w:rsidRPr="00897F56" w14:paraId="4A7F7B7B" w14:textId="77777777" w:rsidTr="00162978">
        <w:trPr>
          <w:trHeight w:val="229"/>
        </w:trPr>
        <w:tc>
          <w:tcPr>
            <w:tcW w:w="3685" w:type="dxa"/>
            <w:shd w:val="clear" w:color="auto" w:fill="auto"/>
          </w:tcPr>
          <w:p w14:paraId="6918F2B5" w14:textId="2855309C" w:rsidR="00162978" w:rsidRPr="00897F56" w:rsidRDefault="00162978" w:rsidP="000F3CFE">
            <w:pPr>
              <w:rPr>
                <w:sz w:val="20"/>
              </w:rPr>
            </w:pPr>
            <w:r>
              <w:rPr>
                <w:sz w:val="20"/>
              </w:rPr>
              <w:t>Rechnerkern mit ausschließlicher LWL Anbindung von außen</w:t>
            </w:r>
          </w:p>
        </w:tc>
        <w:tc>
          <w:tcPr>
            <w:tcW w:w="1559" w:type="dxa"/>
            <w:shd w:val="clear" w:color="auto" w:fill="auto"/>
            <w:vAlign w:val="center"/>
          </w:tcPr>
          <w:p w14:paraId="663AE03D" w14:textId="339D7EC7" w:rsidR="00162978" w:rsidRPr="00CE0E1F" w:rsidRDefault="00162978" w:rsidP="000F3CFE">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7BB9840F" w14:textId="1ABD5713" w:rsidR="00162978" w:rsidRPr="00CE0E1F" w:rsidRDefault="00162978" w:rsidP="000F3CFE">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170C35FA" w14:textId="70001F50" w:rsidR="00162978" w:rsidRPr="00CE0E1F" w:rsidRDefault="00162978" w:rsidP="000F3CFE">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162978" w:rsidRPr="00897F56" w14:paraId="54FD6705" w14:textId="77777777" w:rsidTr="00162978">
        <w:trPr>
          <w:trHeight w:val="240"/>
        </w:trPr>
        <w:tc>
          <w:tcPr>
            <w:tcW w:w="3685" w:type="dxa"/>
            <w:shd w:val="clear" w:color="auto" w:fill="auto"/>
          </w:tcPr>
          <w:p w14:paraId="1870BD08" w14:textId="4DE5A2C8" w:rsidR="00162978" w:rsidRDefault="00162978" w:rsidP="00FF6AB9">
            <w:pPr>
              <w:rPr>
                <w:sz w:val="20"/>
              </w:rPr>
            </w:pPr>
            <w:r>
              <w:rPr>
                <w:sz w:val="20"/>
              </w:rPr>
              <w:t>Rechnergestelle</w:t>
            </w:r>
            <w:r w:rsidRPr="004A1446">
              <w:rPr>
                <w:sz w:val="20"/>
              </w:rPr>
              <w:t xml:space="preserve"> </w:t>
            </w:r>
            <w:r>
              <w:rPr>
                <w:sz w:val="20"/>
              </w:rPr>
              <w:t>und Gestellverkabelung</w:t>
            </w:r>
          </w:p>
        </w:tc>
        <w:tc>
          <w:tcPr>
            <w:tcW w:w="1559" w:type="dxa"/>
            <w:shd w:val="clear" w:color="auto" w:fill="auto"/>
            <w:vAlign w:val="center"/>
          </w:tcPr>
          <w:p w14:paraId="6FDAA2F1" w14:textId="64E5B420" w:rsidR="00162978" w:rsidRPr="00CE0E1F" w:rsidRDefault="00162978" w:rsidP="00FF6AB9">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31A9E82B" w14:textId="2CADC497" w:rsidR="00162978" w:rsidRPr="00CE0E1F" w:rsidRDefault="00162978" w:rsidP="00FF6AB9">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5E3C93C2" w14:textId="5172A091" w:rsidR="00162978" w:rsidRPr="00CE0E1F" w:rsidRDefault="00162978" w:rsidP="00FF6AB9">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6FC015C5" w14:textId="77777777" w:rsidR="00991CDF" w:rsidRDefault="00991CDF" w:rsidP="00991CDF">
      <w:pPr>
        <w:pStyle w:val="Textkrper"/>
        <w:ind w:left="425"/>
      </w:pPr>
    </w:p>
    <w:p w14:paraId="37101756" w14:textId="02EC4C54" w:rsidR="00622AF5" w:rsidRDefault="00622AF5" w:rsidP="00622AF5">
      <w:pPr>
        <w:pStyle w:val="Textkrper"/>
        <w:ind w:left="425"/>
        <w:rPr>
          <w:sz w:val="20"/>
        </w:rPr>
      </w:pPr>
      <w:r w:rsidRPr="004A1446">
        <w:rPr>
          <w:sz w:val="20"/>
        </w:rPr>
        <w:t>Nennen Sie zu jedem Punkt mindestens eine detaillierte Referenz incl. Ansprechpartner und Kunde</w:t>
      </w:r>
      <w:r>
        <w:rPr>
          <w:sz w:val="20"/>
        </w:rPr>
        <w:t xml:space="preserve"> nach Anlage</w:t>
      </w:r>
      <w:r w:rsidR="00F230F7">
        <w:rPr>
          <w:sz w:val="20"/>
        </w:rPr>
        <w:t xml:space="preserve"> 4.3</w:t>
      </w:r>
      <w:r>
        <w:rPr>
          <w:sz w:val="20"/>
        </w:rPr>
        <w:t xml:space="preserve"> in dem sie diese Produkte/Verfahren eingesetzt haben. Falls in einem Projekt mehrere Punkte verwendet wurden, ist diese Referenz nur einmal anzugeben.</w:t>
      </w:r>
    </w:p>
    <w:p w14:paraId="7F5BFFF3" w14:textId="77777777" w:rsidR="008352D2" w:rsidRPr="004D5C5C" w:rsidRDefault="008352D2" w:rsidP="008123DA">
      <w:pPr>
        <w:rPr>
          <w:sz w:val="20"/>
        </w:rPr>
      </w:pPr>
      <w:r>
        <w:rPr>
          <w:sz w:val="20"/>
        </w:rPr>
        <w:br w:type="page"/>
      </w:r>
    </w:p>
    <w:p w14:paraId="077718F3" w14:textId="4B41F392" w:rsidR="00F24E1B" w:rsidRDefault="00C47199" w:rsidP="003E62BE">
      <w:pPr>
        <w:pStyle w:val="berschrift4"/>
      </w:pPr>
      <w:r>
        <w:lastRenderedPageBreak/>
        <w:t xml:space="preserve">Sicherheitskritische </w:t>
      </w:r>
      <w:r w:rsidR="000D3176">
        <w:t>Software</w:t>
      </w:r>
      <w:r w:rsidR="00162978">
        <w:t>entwicklung</w:t>
      </w:r>
    </w:p>
    <w:p w14:paraId="7F04C591" w14:textId="49B102C1" w:rsidR="000D3176" w:rsidRPr="000D3176" w:rsidRDefault="009C5839" w:rsidP="003E62BE">
      <w:pPr>
        <w:pStyle w:val="berschrift4"/>
        <w:numPr>
          <w:ilvl w:val="0"/>
          <w:numId w:val="0"/>
        </w:numPr>
        <w:ind w:left="850"/>
      </w:pPr>
      <w:r>
        <w:t>Im F</w:t>
      </w:r>
      <w:r w:rsidR="000D3176">
        <w:t xml:space="preserve">olgenden sollen die </w:t>
      </w:r>
      <w:r w:rsidR="00F230F7">
        <w:t>Erfahrungen und Referenzen für die Entwicklung s</w:t>
      </w:r>
      <w:r w:rsidR="000D3176">
        <w:t>icherheitskritische</w:t>
      </w:r>
      <w:r w:rsidR="00F230F7">
        <w:t>r</w:t>
      </w:r>
      <w:r w:rsidR="000D3176">
        <w:t xml:space="preserve"> Software dargelegt werden. Die </w:t>
      </w:r>
      <w:r w:rsidR="00F230F7">
        <w:t>R</w:t>
      </w:r>
      <w:r w:rsidR="000D3176">
        <w:t xml:space="preserve">eferenzen sollen die </w:t>
      </w:r>
      <w:r w:rsidR="00F230F7">
        <w:t>r</w:t>
      </w:r>
      <w:r w:rsidR="000D3176">
        <w:t xml:space="preserve">elevante Norm für </w:t>
      </w:r>
      <w:r w:rsidR="00F230F7">
        <w:t>s</w:t>
      </w:r>
      <w:r w:rsidR="000D3176">
        <w:t>icherheitskritische Software, welche als Grundlage der Entwicklung verwand wu</w:t>
      </w:r>
      <w:r w:rsidR="00B96DFC">
        <w:t>rde beinhalten (e.g. IEC 61508,</w:t>
      </w:r>
      <w:r w:rsidR="000D3176">
        <w:t xml:space="preserve"> ISO 26262)</w:t>
      </w:r>
    </w:p>
    <w:p w14:paraId="751C3AB7" w14:textId="07EE9B13" w:rsidR="000D3176" w:rsidRPr="008352D2" w:rsidRDefault="000D3176" w:rsidP="008352D2">
      <w:pPr>
        <w:pStyle w:val="berschrift5"/>
      </w:pPr>
      <w:r w:rsidRPr="008352D2">
        <w:t>Sicherheits</w:t>
      </w:r>
      <w:r w:rsidR="008352D2">
        <w:t xml:space="preserve">kritische </w:t>
      </w:r>
      <w:r w:rsidR="00F230F7">
        <w:t xml:space="preserve">Anwendungen, </w:t>
      </w:r>
      <w:r w:rsidR="008352D2">
        <w:t>Prozesse und Betriebs</w:t>
      </w:r>
      <w:r w:rsidR="00BA7BE8">
        <w:t>s</w:t>
      </w:r>
      <w:r w:rsidR="008352D2">
        <w:t>ysteme</w:t>
      </w:r>
    </w:p>
    <w:p w14:paraId="5705862D" w14:textId="4B300E12" w:rsidR="003339EC" w:rsidRPr="003339EC" w:rsidRDefault="00A86257" w:rsidP="00A96BCC">
      <w:pPr>
        <w:pStyle w:val="berschrift4"/>
        <w:numPr>
          <w:ilvl w:val="0"/>
          <w:numId w:val="0"/>
        </w:numPr>
        <w:ind w:left="850"/>
      </w:pPr>
      <w:r w:rsidRPr="004A1446">
        <w:t xml:space="preserve">Welche </w:t>
      </w:r>
      <w:r w:rsidR="004D5C5C">
        <w:t>S</w:t>
      </w:r>
      <w:r w:rsidRPr="004A1446">
        <w:t xml:space="preserve">oftwareprodukte </w:t>
      </w:r>
      <w:r w:rsidR="004D5C5C">
        <w:t>im Sicherheitskritischen Umfeld s</w:t>
      </w:r>
      <w:r w:rsidRPr="004A1446">
        <w:t>etzen sie ein</w:t>
      </w:r>
      <w:r w:rsidR="004D5C5C">
        <w:t xml:space="preserve"> (mind. SIL 2 oder ASIL C oder entsprechend)</w:t>
      </w:r>
      <w:r w:rsidRPr="004A1446">
        <w:t xml:space="preserve">. </w:t>
      </w:r>
      <w:r w:rsidR="003339EC" w:rsidRPr="001A1BBB">
        <w:t>Setzen Sie einen gängigen S</w:t>
      </w:r>
      <w:r w:rsidR="00C24F53">
        <w:t>oftwareentwicklungsprozess ein?</w:t>
      </w:r>
    </w:p>
    <w:tbl>
      <w:tblPr>
        <w:tblW w:w="9047"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8"/>
        <w:gridCol w:w="4445"/>
        <w:gridCol w:w="1284"/>
      </w:tblGrid>
      <w:tr w:rsidR="00C47199" w:rsidRPr="00C47199" w14:paraId="4EFFBB07" w14:textId="77777777" w:rsidTr="00162978">
        <w:tc>
          <w:tcPr>
            <w:tcW w:w="3318" w:type="dxa"/>
            <w:tcBorders>
              <w:top w:val="single" w:sz="4" w:space="0" w:color="auto"/>
              <w:left w:val="single" w:sz="4" w:space="0" w:color="auto"/>
              <w:bottom w:val="single" w:sz="4" w:space="0" w:color="auto"/>
              <w:right w:val="single" w:sz="4" w:space="0" w:color="auto"/>
            </w:tcBorders>
          </w:tcPr>
          <w:p w14:paraId="09F94464" w14:textId="77777777" w:rsidR="00C47199" w:rsidRPr="004A1446" w:rsidRDefault="00BA7BE8" w:rsidP="00213113">
            <w:pPr>
              <w:rPr>
                <w:sz w:val="20"/>
              </w:rPr>
            </w:pPr>
            <w:r>
              <w:rPr>
                <w:sz w:val="20"/>
              </w:rPr>
              <w:t>Softwarep</w:t>
            </w:r>
            <w:r w:rsidR="00C47199" w:rsidRPr="004A1446">
              <w:rPr>
                <w:sz w:val="20"/>
              </w:rPr>
              <w:t>rodukte</w:t>
            </w:r>
            <w:r>
              <w:rPr>
                <w:sz w:val="20"/>
              </w:rPr>
              <w:t>/Verfahren</w:t>
            </w:r>
          </w:p>
        </w:tc>
        <w:tc>
          <w:tcPr>
            <w:tcW w:w="4445" w:type="dxa"/>
            <w:tcBorders>
              <w:top w:val="single" w:sz="4" w:space="0" w:color="auto"/>
              <w:left w:val="single" w:sz="4" w:space="0" w:color="auto"/>
              <w:bottom w:val="single" w:sz="4" w:space="0" w:color="auto"/>
              <w:right w:val="single" w:sz="4" w:space="0" w:color="auto"/>
            </w:tcBorders>
            <w:hideMark/>
          </w:tcPr>
          <w:p w14:paraId="3AC17437" w14:textId="77777777" w:rsidR="00C47199" w:rsidRPr="004A1446" w:rsidRDefault="00C47199" w:rsidP="00213113">
            <w:pPr>
              <w:rPr>
                <w:sz w:val="20"/>
              </w:rPr>
            </w:pPr>
            <w:r>
              <w:rPr>
                <w:sz w:val="20"/>
              </w:rPr>
              <w:t>Na</w:t>
            </w:r>
            <w:r w:rsidR="00BA7BE8">
              <w:rPr>
                <w:sz w:val="20"/>
              </w:rPr>
              <w:t>me des Softwareproduktes/Verfahrens</w:t>
            </w:r>
          </w:p>
        </w:tc>
        <w:tc>
          <w:tcPr>
            <w:tcW w:w="1284" w:type="dxa"/>
            <w:tcBorders>
              <w:top w:val="single" w:sz="4" w:space="0" w:color="auto"/>
              <w:left w:val="single" w:sz="4" w:space="0" w:color="auto"/>
              <w:bottom w:val="single" w:sz="4" w:space="0" w:color="auto"/>
              <w:right w:val="single" w:sz="4" w:space="0" w:color="auto"/>
            </w:tcBorders>
            <w:hideMark/>
          </w:tcPr>
          <w:p w14:paraId="114995AD" w14:textId="02AB7100" w:rsidR="00C47199" w:rsidRPr="00C47199" w:rsidRDefault="00162978" w:rsidP="00213113">
            <w:pPr>
              <w:rPr>
                <w:sz w:val="20"/>
              </w:rPr>
            </w:pPr>
            <w:r>
              <w:rPr>
                <w:sz w:val="20"/>
              </w:rPr>
              <w:t>Referenz vorhanden?</w:t>
            </w:r>
          </w:p>
        </w:tc>
      </w:tr>
      <w:tr w:rsidR="00C47199" w14:paraId="09F6EEB5" w14:textId="77777777" w:rsidTr="00162978">
        <w:tc>
          <w:tcPr>
            <w:tcW w:w="3318" w:type="dxa"/>
            <w:tcBorders>
              <w:top w:val="single" w:sz="4" w:space="0" w:color="auto"/>
              <w:left w:val="single" w:sz="4" w:space="0" w:color="auto"/>
              <w:bottom w:val="single" w:sz="4" w:space="0" w:color="auto"/>
              <w:right w:val="single" w:sz="4" w:space="0" w:color="auto"/>
            </w:tcBorders>
          </w:tcPr>
          <w:p w14:paraId="43B6E9B0" w14:textId="2E20F711" w:rsidR="003339EC" w:rsidRPr="00C24F53" w:rsidRDefault="00D46339" w:rsidP="003339EC">
            <w:pPr>
              <w:rPr>
                <w:sz w:val="20"/>
                <w:lang w:val="en-US"/>
              </w:rPr>
            </w:pPr>
            <w:r w:rsidRPr="00C24F53">
              <w:rPr>
                <w:sz w:val="20"/>
                <w:lang w:val="en-US"/>
              </w:rPr>
              <w:t>Safety OS</w:t>
            </w:r>
          </w:p>
          <w:p w14:paraId="5B2FDF3A" w14:textId="23C1D969" w:rsidR="00C47199" w:rsidRPr="00082FCF" w:rsidRDefault="00344BD2" w:rsidP="003339EC">
            <w:pPr>
              <w:rPr>
                <w:sz w:val="20"/>
                <w:lang w:val="en-US"/>
              </w:rPr>
            </w:pPr>
            <w:r w:rsidRPr="00C24F53">
              <w:rPr>
                <w:sz w:val="20"/>
                <w:lang w:val="en-US"/>
              </w:rPr>
              <w:t xml:space="preserve">(≥ Sil 2 oder </w:t>
            </w:r>
            <w:r w:rsidR="00D46339" w:rsidRPr="00C24F53">
              <w:rPr>
                <w:sz w:val="20"/>
                <w:lang w:val="en-US"/>
              </w:rPr>
              <w:t>≥ ASIL C)</w:t>
            </w:r>
          </w:p>
        </w:tc>
        <w:tc>
          <w:tcPr>
            <w:tcW w:w="4445" w:type="dxa"/>
            <w:tcBorders>
              <w:top w:val="single" w:sz="4" w:space="0" w:color="auto"/>
              <w:left w:val="single" w:sz="4" w:space="0" w:color="auto"/>
              <w:bottom w:val="single" w:sz="4" w:space="0" w:color="auto"/>
              <w:right w:val="single" w:sz="4" w:space="0" w:color="auto"/>
            </w:tcBorders>
            <w:vAlign w:val="center"/>
            <w:hideMark/>
          </w:tcPr>
          <w:p w14:paraId="56938930" w14:textId="77777777" w:rsidR="00C47199" w:rsidRPr="00082FCF" w:rsidRDefault="00344BD2" w:rsidP="00213113">
            <w:pPr>
              <w:jc w:val="center"/>
              <w:rPr>
                <w:rFonts w:cs="Arial"/>
                <w:color w:val="auto"/>
                <w:sz w:val="20"/>
                <w:lang w:val="en-US"/>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hideMark/>
          </w:tcPr>
          <w:p w14:paraId="7502DD76" w14:textId="77777777" w:rsidR="00C47199" w:rsidRPr="004A1446" w:rsidRDefault="00C47199"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26138AAD" w14:textId="77777777" w:rsidTr="00162978">
        <w:tc>
          <w:tcPr>
            <w:tcW w:w="3318" w:type="dxa"/>
            <w:tcBorders>
              <w:top w:val="single" w:sz="4" w:space="0" w:color="auto"/>
              <w:left w:val="single" w:sz="4" w:space="0" w:color="auto"/>
              <w:bottom w:val="single" w:sz="4" w:space="0" w:color="auto"/>
              <w:right w:val="single" w:sz="4" w:space="0" w:color="auto"/>
            </w:tcBorders>
          </w:tcPr>
          <w:p w14:paraId="61304C86" w14:textId="77777777" w:rsidR="00C47199" w:rsidRPr="004A1446" w:rsidRDefault="00150F25" w:rsidP="00213113">
            <w:pPr>
              <w:rPr>
                <w:sz w:val="20"/>
              </w:rPr>
            </w:pPr>
            <w:r>
              <w:rPr>
                <w:sz w:val="20"/>
              </w:rPr>
              <w:t xml:space="preserve">SIL-fähige </w:t>
            </w:r>
            <w:r w:rsidR="00C47199">
              <w:rPr>
                <w:sz w:val="20"/>
              </w:rPr>
              <w:t>Entwicklungsumgebung</w:t>
            </w:r>
          </w:p>
        </w:tc>
        <w:tc>
          <w:tcPr>
            <w:tcW w:w="4445" w:type="dxa"/>
            <w:tcBorders>
              <w:top w:val="single" w:sz="4" w:space="0" w:color="auto"/>
              <w:left w:val="single" w:sz="4" w:space="0" w:color="auto"/>
              <w:bottom w:val="single" w:sz="4" w:space="0" w:color="auto"/>
              <w:right w:val="single" w:sz="4" w:space="0" w:color="auto"/>
            </w:tcBorders>
            <w:vAlign w:val="center"/>
          </w:tcPr>
          <w:p w14:paraId="14F4A86B" w14:textId="77777777" w:rsidR="00C47199" w:rsidRPr="004A1446" w:rsidRDefault="00344BD2"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tcPr>
          <w:p w14:paraId="08EDCE64" w14:textId="77777777" w:rsidR="00C47199" w:rsidRPr="004A1446" w:rsidRDefault="00C47199"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30B11CF0" w14:textId="77777777" w:rsidTr="00162978">
        <w:tc>
          <w:tcPr>
            <w:tcW w:w="3318" w:type="dxa"/>
            <w:tcBorders>
              <w:top w:val="single" w:sz="4" w:space="0" w:color="auto"/>
              <w:left w:val="single" w:sz="4" w:space="0" w:color="auto"/>
              <w:bottom w:val="single" w:sz="4" w:space="0" w:color="auto"/>
              <w:right w:val="single" w:sz="4" w:space="0" w:color="auto"/>
            </w:tcBorders>
          </w:tcPr>
          <w:p w14:paraId="56BBD91A" w14:textId="77777777" w:rsidR="00C47199" w:rsidRPr="004A1446" w:rsidRDefault="003339EC" w:rsidP="00213113">
            <w:pPr>
              <w:rPr>
                <w:sz w:val="20"/>
              </w:rPr>
            </w:pPr>
            <w:r>
              <w:rPr>
                <w:sz w:val="20"/>
              </w:rPr>
              <w:t>Modellbasierte Entwicklung mit automatischer Codegenerierung</w:t>
            </w:r>
          </w:p>
        </w:tc>
        <w:tc>
          <w:tcPr>
            <w:tcW w:w="4445" w:type="dxa"/>
            <w:tcBorders>
              <w:top w:val="single" w:sz="4" w:space="0" w:color="auto"/>
              <w:left w:val="single" w:sz="4" w:space="0" w:color="auto"/>
              <w:bottom w:val="single" w:sz="4" w:space="0" w:color="auto"/>
              <w:right w:val="single" w:sz="4" w:space="0" w:color="auto"/>
            </w:tcBorders>
            <w:vAlign w:val="center"/>
          </w:tcPr>
          <w:p w14:paraId="7F849481" w14:textId="77777777" w:rsidR="00C47199" w:rsidRPr="004A1446" w:rsidRDefault="00344BD2"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tcPr>
          <w:p w14:paraId="1C4225CE" w14:textId="77777777" w:rsidR="00C47199" w:rsidRPr="004A1446" w:rsidRDefault="00E127B1"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060CEB36" w14:textId="77777777" w:rsidTr="00162978">
        <w:tc>
          <w:tcPr>
            <w:tcW w:w="3318" w:type="dxa"/>
            <w:tcBorders>
              <w:top w:val="single" w:sz="4" w:space="0" w:color="auto"/>
              <w:left w:val="single" w:sz="4" w:space="0" w:color="auto"/>
              <w:bottom w:val="single" w:sz="4" w:space="0" w:color="auto"/>
              <w:right w:val="single" w:sz="4" w:space="0" w:color="auto"/>
            </w:tcBorders>
          </w:tcPr>
          <w:p w14:paraId="15AFF982" w14:textId="77777777" w:rsidR="00C47199" w:rsidRPr="004A1446" w:rsidRDefault="003339EC" w:rsidP="00213113">
            <w:pPr>
              <w:rPr>
                <w:sz w:val="20"/>
              </w:rPr>
            </w:pPr>
            <w:r>
              <w:rPr>
                <w:sz w:val="20"/>
              </w:rPr>
              <w:t>Kodierungsrichtlinien</w:t>
            </w:r>
          </w:p>
        </w:tc>
        <w:tc>
          <w:tcPr>
            <w:tcW w:w="4445" w:type="dxa"/>
            <w:tcBorders>
              <w:top w:val="single" w:sz="4" w:space="0" w:color="auto"/>
              <w:left w:val="single" w:sz="4" w:space="0" w:color="auto"/>
              <w:bottom w:val="single" w:sz="4" w:space="0" w:color="auto"/>
              <w:right w:val="single" w:sz="4" w:space="0" w:color="auto"/>
            </w:tcBorders>
            <w:vAlign w:val="center"/>
          </w:tcPr>
          <w:p w14:paraId="1B03AD4C" w14:textId="77777777" w:rsidR="00C47199" w:rsidRPr="004A1446" w:rsidRDefault="00344BD2"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tcPr>
          <w:p w14:paraId="771BF181" w14:textId="77777777" w:rsidR="00C47199" w:rsidRPr="004A1446" w:rsidRDefault="00E127B1"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4E60A8CC" w14:textId="77777777" w:rsidTr="00162978">
        <w:tc>
          <w:tcPr>
            <w:tcW w:w="3318" w:type="dxa"/>
            <w:tcBorders>
              <w:top w:val="single" w:sz="4" w:space="0" w:color="auto"/>
              <w:left w:val="single" w:sz="4" w:space="0" w:color="auto"/>
              <w:bottom w:val="single" w:sz="4" w:space="0" w:color="auto"/>
              <w:right w:val="single" w:sz="4" w:space="0" w:color="auto"/>
            </w:tcBorders>
          </w:tcPr>
          <w:p w14:paraId="38A82825" w14:textId="77777777" w:rsidR="00C47199" w:rsidRPr="004A1446" w:rsidRDefault="003339EC" w:rsidP="00213113">
            <w:pPr>
              <w:rPr>
                <w:sz w:val="20"/>
              </w:rPr>
            </w:pPr>
            <w:r>
              <w:rPr>
                <w:sz w:val="20"/>
              </w:rPr>
              <w:t>„Test Driven Development“</w:t>
            </w:r>
          </w:p>
        </w:tc>
        <w:tc>
          <w:tcPr>
            <w:tcW w:w="4445" w:type="dxa"/>
            <w:tcBorders>
              <w:top w:val="single" w:sz="4" w:space="0" w:color="auto"/>
              <w:left w:val="single" w:sz="4" w:space="0" w:color="auto"/>
              <w:bottom w:val="single" w:sz="4" w:space="0" w:color="auto"/>
              <w:right w:val="single" w:sz="4" w:space="0" w:color="auto"/>
            </w:tcBorders>
            <w:vAlign w:val="center"/>
          </w:tcPr>
          <w:p w14:paraId="2618EFC1" w14:textId="77777777" w:rsidR="00C47199" w:rsidRPr="004A1446" w:rsidRDefault="00344BD2"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tcPr>
          <w:p w14:paraId="25B29090" w14:textId="77777777" w:rsidR="00C47199" w:rsidRPr="004A1446" w:rsidRDefault="00E127B1"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BA7BE8" w14:paraId="29217960" w14:textId="77777777" w:rsidTr="00162978">
        <w:tc>
          <w:tcPr>
            <w:tcW w:w="3318" w:type="dxa"/>
            <w:tcBorders>
              <w:top w:val="single" w:sz="4" w:space="0" w:color="auto"/>
              <w:left w:val="single" w:sz="4" w:space="0" w:color="auto"/>
              <w:bottom w:val="single" w:sz="4" w:space="0" w:color="auto"/>
              <w:right w:val="single" w:sz="4" w:space="0" w:color="auto"/>
            </w:tcBorders>
          </w:tcPr>
          <w:p w14:paraId="6D3874B2" w14:textId="77777777" w:rsidR="00BA7BE8" w:rsidRDefault="00BA7BE8" w:rsidP="00213113">
            <w:pPr>
              <w:rPr>
                <w:sz w:val="20"/>
              </w:rPr>
            </w:pPr>
            <w:r>
              <w:rPr>
                <w:sz w:val="20"/>
              </w:rPr>
              <w:t>Re</w:t>
            </w:r>
            <w:r w:rsidR="00150F25">
              <w:rPr>
                <w:sz w:val="20"/>
              </w:rPr>
              <w:t>dundante Multiprozessorsoftware</w:t>
            </w:r>
          </w:p>
        </w:tc>
        <w:tc>
          <w:tcPr>
            <w:tcW w:w="4445" w:type="dxa"/>
            <w:tcBorders>
              <w:top w:val="single" w:sz="4" w:space="0" w:color="auto"/>
              <w:left w:val="single" w:sz="4" w:space="0" w:color="auto"/>
              <w:bottom w:val="single" w:sz="4" w:space="0" w:color="auto"/>
              <w:right w:val="single" w:sz="4" w:space="0" w:color="auto"/>
            </w:tcBorders>
            <w:vAlign w:val="center"/>
          </w:tcPr>
          <w:p w14:paraId="29E1C1A8" w14:textId="77777777" w:rsidR="00BA7BE8" w:rsidRPr="004A1446" w:rsidRDefault="00344BD2"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tcPr>
          <w:p w14:paraId="54CF2093" w14:textId="77777777" w:rsidR="00BA7BE8" w:rsidRPr="004A1446" w:rsidRDefault="00344BD2"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bl>
    <w:p w14:paraId="043A26C7" w14:textId="77777777" w:rsidR="00A86257" w:rsidRDefault="00A86257" w:rsidP="00A86257">
      <w:pPr>
        <w:pStyle w:val="Listenabsatz"/>
        <w:tabs>
          <w:tab w:val="left" w:pos="851"/>
        </w:tabs>
        <w:ind w:left="792"/>
        <w:rPr>
          <w:rFonts w:cs="Arial"/>
          <w:szCs w:val="22"/>
        </w:rPr>
      </w:pPr>
    </w:p>
    <w:p w14:paraId="45EE5E09" w14:textId="77777777" w:rsidR="00BA7BE8" w:rsidRDefault="00BA7BE8" w:rsidP="00BA7BE8">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649A4C85" w14:textId="77777777" w:rsidR="00BA7BE8" w:rsidRPr="001A1BBB" w:rsidRDefault="00BA7BE8" w:rsidP="00A86257">
      <w:pPr>
        <w:pStyle w:val="Listenabsatz"/>
        <w:tabs>
          <w:tab w:val="left" w:pos="851"/>
        </w:tabs>
        <w:ind w:left="792"/>
        <w:rPr>
          <w:rFonts w:cs="Arial"/>
          <w:szCs w:val="22"/>
        </w:rPr>
      </w:pPr>
    </w:p>
    <w:p w14:paraId="0E766E93" w14:textId="319187E8" w:rsidR="000D3176" w:rsidRDefault="00BA7BE8" w:rsidP="00C47199">
      <w:pPr>
        <w:pStyle w:val="berschrift5"/>
      </w:pPr>
      <w:r>
        <w:t>Sicherheitskritische</w:t>
      </w:r>
      <w:r w:rsidR="000D3176">
        <w:t xml:space="preserve"> Funktionen</w:t>
      </w:r>
    </w:p>
    <w:p w14:paraId="707CB239" w14:textId="6BC70C2C" w:rsidR="00A86257" w:rsidRPr="001A1BBB" w:rsidRDefault="00A86257" w:rsidP="003E62BE">
      <w:pPr>
        <w:pStyle w:val="berschrift4"/>
        <w:numPr>
          <w:ilvl w:val="0"/>
          <w:numId w:val="0"/>
        </w:numPr>
        <w:ind w:left="850"/>
      </w:pPr>
      <w:r w:rsidRPr="001A1BBB">
        <w:t xml:space="preserve">Welche </w:t>
      </w:r>
      <w:r w:rsidRPr="004A1446">
        <w:t>potentiell</w:t>
      </w:r>
      <w:r w:rsidR="00C24F53">
        <w:t>,</w:t>
      </w:r>
      <w:r w:rsidRPr="001A1BBB">
        <w:t xml:space="preserve"> für die</w:t>
      </w:r>
      <w:r w:rsidR="00B57694" w:rsidRPr="001A1BBB">
        <w:t xml:space="preserve"> Leit- und Sicherungstechnik relevanten,</w:t>
      </w:r>
      <w:r w:rsidRPr="001A1BBB">
        <w:t xml:space="preserve"> sicherheits</w:t>
      </w:r>
      <w:r w:rsidR="00B57694" w:rsidRPr="001A1BBB">
        <w:t>kritische</w:t>
      </w:r>
      <w:r w:rsidR="00150F25">
        <w:t>n</w:t>
      </w:r>
      <w:r w:rsidRPr="001A1BBB">
        <w:t xml:space="preserve"> Funktionen setzen Sie aktuell in Ihren Produkten ein. </w:t>
      </w:r>
    </w:p>
    <w:tbl>
      <w:tblPr>
        <w:tblW w:w="9047"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4386"/>
        <w:gridCol w:w="1284"/>
      </w:tblGrid>
      <w:tr w:rsidR="003339EC" w:rsidRPr="00C47199" w14:paraId="72160F82" w14:textId="77777777" w:rsidTr="00162978">
        <w:tc>
          <w:tcPr>
            <w:tcW w:w="3377" w:type="dxa"/>
            <w:tcBorders>
              <w:top w:val="single" w:sz="4" w:space="0" w:color="auto"/>
              <w:left w:val="single" w:sz="4" w:space="0" w:color="auto"/>
              <w:bottom w:val="single" w:sz="4" w:space="0" w:color="auto"/>
              <w:right w:val="single" w:sz="4" w:space="0" w:color="auto"/>
            </w:tcBorders>
          </w:tcPr>
          <w:p w14:paraId="7ACE3714" w14:textId="77777777" w:rsidR="003339EC" w:rsidRPr="004A1446" w:rsidRDefault="00BA7BE8" w:rsidP="00213113">
            <w:pPr>
              <w:rPr>
                <w:sz w:val="20"/>
              </w:rPr>
            </w:pPr>
            <w:r>
              <w:rPr>
                <w:sz w:val="20"/>
              </w:rPr>
              <w:t>Softwareprodukte/Verfahren</w:t>
            </w:r>
          </w:p>
        </w:tc>
        <w:tc>
          <w:tcPr>
            <w:tcW w:w="4386" w:type="dxa"/>
            <w:tcBorders>
              <w:top w:val="single" w:sz="4" w:space="0" w:color="auto"/>
              <w:left w:val="single" w:sz="4" w:space="0" w:color="auto"/>
              <w:bottom w:val="single" w:sz="4" w:space="0" w:color="auto"/>
              <w:right w:val="single" w:sz="4" w:space="0" w:color="auto"/>
            </w:tcBorders>
            <w:hideMark/>
          </w:tcPr>
          <w:p w14:paraId="5423FC91" w14:textId="77777777" w:rsidR="003339EC" w:rsidRPr="004A1446" w:rsidRDefault="003339EC" w:rsidP="00213113">
            <w:pPr>
              <w:rPr>
                <w:sz w:val="20"/>
              </w:rPr>
            </w:pPr>
            <w:r>
              <w:rPr>
                <w:sz w:val="20"/>
              </w:rPr>
              <w:t xml:space="preserve">Name des </w:t>
            </w:r>
            <w:r w:rsidR="00BA7BE8">
              <w:rPr>
                <w:sz w:val="20"/>
              </w:rPr>
              <w:t>Softwareproduktes/Verfahrens</w:t>
            </w:r>
            <w:r>
              <w:rPr>
                <w:sz w:val="20"/>
              </w:rPr>
              <w:t xml:space="preserve"> </w:t>
            </w:r>
          </w:p>
        </w:tc>
        <w:tc>
          <w:tcPr>
            <w:tcW w:w="1284" w:type="dxa"/>
            <w:tcBorders>
              <w:top w:val="single" w:sz="4" w:space="0" w:color="auto"/>
              <w:left w:val="single" w:sz="4" w:space="0" w:color="auto"/>
              <w:bottom w:val="single" w:sz="4" w:space="0" w:color="auto"/>
              <w:right w:val="single" w:sz="4" w:space="0" w:color="auto"/>
            </w:tcBorders>
            <w:hideMark/>
          </w:tcPr>
          <w:p w14:paraId="3D3D41E7" w14:textId="1B9F6B27" w:rsidR="003339EC" w:rsidRPr="00C47199" w:rsidRDefault="00162978" w:rsidP="00213113">
            <w:pPr>
              <w:rPr>
                <w:sz w:val="20"/>
              </w:rPr>
            </w:pPr>
            <w:r>
              <w:rPr>
                <w:sz w:val="20"/>
              </w:rPr>
              <w:t>Referenz vorhanden?</w:t>
            </w:r>
          </w:p>
        </w:tc>
      </w:tr>
      <w:tr w:rsidR="003339EC" w14:paraId="7FFA6B3F" w14:textId="77777777" w:rsidTr="00162978">
        <w:tc>
          <w:tcPr>
            <w:tcW w:w="3377" w:type="dxa"/>
            <w:tcBorders>
              <w:top w:val="single" w:sz="4" w:space="0" w:color="auto"/>
              <w:left w:val="single" w:sz="4" w:space="0" w:color="auto"/>
              <w:bottom w:val="single" w:sz="4" w:space="0" w:color="auto"/>
              <w:right w:val="single" w:sz="4" w:space="0" w:color="auto"/>
            </w:tcBorders>
          </w:tcPr>
          <w:p w14:paraId="535DF133" w14:textId="32195C37" w:rsidR="00BA7BE8" w:rsidRPr="00BA7BE8" w:rsidRDefault="00BA7BE8" w:rsidP="00213113">
            <w:pPr>
              <w:rPr>
                <w:sz w:val="20"/>
              </w:rPr>
            </w:pPr>
            <w:r w:rsidRPr="00BA7BE8">
              <w:rPr>
                <w:sz w:val="20"/>
              </w:rPr>
              <w:t xml:space="preserve">Abschaltung in den </w:t>
            </w:r>
            <w:r w:rsidR="008123DA">
              <w:rPr>
                <w:sz w:val="20"/>
              </w:rPr>
              <w:t>s</w:t>
            </w:r>
            <w:r w:rsidRPr="00BA7BE8">
              <w:rPr>
                <w:sz w:val="20"/>
              </w:rPr>
              <w:t>icheren Zustand via Watchdog</w:t>
            </w:r>
            <w:r>
              <w:rPr>
                <w:sz w:val="20"/>
              </w:rPr>
              <w:t>/</w:t>
            </w:r>
            <w:r w:rsidR="008D3D5C">
              <w:rPr>
                <w:sz w:val="20"/>
              </w:rPr>
              <w:t xml:space="preserve"> </w:t>
            </w:r>
            <w:r>
              <w:rPr>
                <w:sz w:val="20"/>
              </w:rPr>
              <w:t>Überwachung Heartbeat</w:t>
            </w:r>
          </w:p>
        </w:tc>
        <w:tc>
          <w:tcPr>
            <w:tcW w:w="4386" w:type="dxa"/>
            <w:tcBorders>
              <w:top w:val="single" w:sz="4" w:space="0" w:color="auto"/>
              <w:left w:val="single" w:sz="4" w:space="0" w:color="auto"/>
              <w:bottom w:val="single" w:sz="4" w:space="0" w:color="auto"/>
              <w:right w:val="single" w:sz="4" w:space="0" w:color="auto"/>
            </w:tcBorders>
            <w:vAlign w:val="center"/>
            <w:hideMark/>
          </w:tcPr>
          <w:p w14:paraId="55FB1ED9" w14:textId="77777777" w:rsidR="003339EC" w:rsidRPr="00BA7BE8" w:rsidRDefault="00344BD2"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hideMark/>
          </w:tcPr>
          <w:p w14:paraId="1DDB4533" w14:textId="77777777" w:rsidR="003339EC" w:rsidRPr="004A1446" w:rsidRDefault="003339EC"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3339EC" w14:paraId="5B7CACBC" w14:textId="77777777" w:rsidTr="00162978">
        <w:tc>
          <w:tcPr>
            <w:tcW w:w="3377" w:type="dxa"/>
            <w:tcBorders>
              <w:top w:val="single" w:sz="4" w:space="0" w:color="auto"/>
              <w:left w:val="single" w:sz="4" w:space="0" w:color="auto"/>
              <w:bottom w:val="single" w:sz="4" w:space="0" w:color="auto"/>
              <w:right w:val="single" w:sz="4" w:space="0" w:color="auto"/>
            </w:tcBorders>
          </w:tcPr>
          <w:p w14:paraId="44F15928" w14:textId="61DFEB28" w:rsidR="003339EC" w:rsidRPr="004A1446" w:rsidRDefault="00F230F7" w:rsidP="00213113">
            <w:pPr>
              <w:rPr>
                <w:sz w:val="20"/>
              </w:rPr>
            </w:pPr>
            <w:r>
              <w:rPr>
                <w:sz w:val="20"/>
              </w:rPr>
              <w:t>Redundant i</w:t>
            </w:r>
            <w:r w:rsidR="00BA7BE8">
              <w:rPr>
                <w:sz w:val="20"/>
              </w:rPr>
              <w:t>nvertierte Verarbeitung von Sensordaten</w:t>
            </w:r>
          </w:p>
        </w:tc>
        <w:tc>
          <w:tcPr>
            <w:tcW w:w="4386" w:type="dxa"/>
            <w:tcBorders>
              <w:top w:val="single" w:sz="4" w:space="0" w:color="auto"/>
              <w:left w:val="single" w:sz="4" w:space="0" w:color="auto"/>
              <w:bottom w:val="single" w:sz="4" w:space="0" w:color="auto"/>
              <w:right w:val="single" w:sz="4" w:space="0" w:color="auto"/>
            </w:tcBorders>
            <w:vAlign w:val="center"/>
          </w:tcPr>
          <w:p w14:paraId="79F62460" w14:textId="77777777" w:rsidR="003339EC" w:rsidRPr="004A1446" w:rsidRDefault="00344BD2"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84" w:type="dxa"/>
            <w:tcBorders>
              <w:top w:val="single" w:sz="4" w:space="0" w:color="auto"/>
              <w:left w:val="single" w:sz="4" w:space="0" w:color="auto"/>
              <w:bottom w:val="single" w:sz="4" w:space="0" w:color="auto"/>
              <w:right w:val="single" w:sz="4" w:space="0" w:color="auto"/>
            </w:tcBorders>
            <w:vAlign w:val="center"/>
          </w:tcPr>
          <w:p w14:paraId="72DE76B3" w14:textId="77777777" w:rsidR="003339EC" w:rsidRPr="004A1446" w:rsidRDefault="003339EC"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bl>
    <w:p w14:paraId="58FB7DF0" w14:textId="77777777" w:rsidR="00B57694" w:rsidRDefault="00B57694" w:rsidP="00B57694">
      <w:pPr>
        <w:pStyle w:val="Textkrper"/>
        <w:ind w:left="425" w:firstLine="425"/>
        <w:rPr>
          <w:szCs w:val="22"/>
        </w:rPr>
      </w:pPr>
    </w:p>
    <w:p w14:paraId="431B51A1" w14:textId="77777777" w:rsidR="00BA7BE8" w:rsidRPr="00BA7BE8" w:rsidRDefault="00BA7BE8" w:rsidP="00BA7BE8">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0A17677B" w14:textId="77777777" w:rsidR="00B57694" w:rsidRPr="001A1BBB" w:rsidRDefault="00886242" w:rsidP="00886242">
      <w:pPr>
        <w:rPr>
          <w:szCs w:val="22"/>
        </w:rPr>
      </w:pPr>
      <w:r>
        <w:rPr>
          <w:szCs w:val="22"/>
        </w:rPr>
        <w:br w:type="page"/>
      </w:r>
    </w:p>
    <w:p w14:paraId="3EE992EE" w14:textId="775D9CEB" w:rsidR="000D3176" w:rsidRDefault="000D3176" w:rsidP="00C47199">
      <w:pPr>
        <w:pStyle w:val="berschrift5"/>
      </w:pPr>
      <w:r>
        <w:lastRenderedPageBreak/>
        <w:t>Software Testprozess</w:t>
      </w:r>
    </w:p>
    <w:tbl>
      <w:tblPr>
        <w:tblW w:w="9047"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4350"/>
        <w:gridCol w:w="1329"/>
      </w:tblGrid>
      <w:tr w:rsidR="00C47199" w:rsidRPr="00C47199" w14:paraId="40E0BFA1" w14:textId="77777777" w:rsidTr="00162978">
        <w:tc>
          <w:tcPr>
            <w:tcW w:w="3377" w:type="dxa"/>
            <w:tcBorders>
              <w:top w:val="single" w:sz="4" w:space="0" w:color="auto"/>
              <w:left w:val="single" w:sz="4" w:space="0" w:color="auto"/>
              <w:bottom w:val="single" w:sz="4" w:space="0" w:color="auto"/>
              <w:right w:val="single" w:sz="4" w:space="0" w:color="auto"/>
            </w:tcBorders>
          </w:tcPr>
          <w:p w14:paraId="21B6859C" w14:textId="77777777" w:rsidR="00C47199" w:rsidRPr="004A1446" w:rsidRDefault="00C47199" w:rsidP="00213113">
            <w:pPr>
              <w:rPr>
                <w:sz w:val="20"/>
              </w:rPr>
            </w:pPr>
            <w:r>
              <w:rPr>
                <w:sz w:val="20"/>
              </w:rPr>
              <w:t xml:space="preserve">Verfahren/Normen/Methoden </w:t>
            </w:r>
          </w:p>
        </w:tc>
        <w:tc>
          <w:tcPr>
            <w:tcW w:w="4394" w:type="dxa"/>
            <w:tcBorders>
              <w:top w:val="single" w:sz="4" w:space="0" w:color="auto"/>
              <w:left w:val="single" w:sz="4" w:space="0" w:color="auto"/>
              <w:bottom w:val="single" w:sz="4" w:space="0" w:color="auto"/>
              <w:right w:val="single" w:sz="4" w:space="0" w:color="auto"/>
            </w:tcBorders>
            <w:hideMark/>
          </w:tcPr>
          <w:p w14:paraId="723080A5" w14:textId="77777777" w:rsidR="00C47199" w:rsidRPr="004A1446" w:rsidRDefault="003339EC" w:rsidP="00213113">
            <w:pPr>
              <w:rPr>
                <w:sz w:val="20"/>
              </w:rPr>
            </w:pPr>
            <w:r>
              <w:rPr>
                <w:sz w:val="20"/>
              </w:rPr>
              <w:t>Beschreibung, Name der Norm, Anwendung, Verfahren</w:t>
            </w:r>
          </w:p>
        </w:tc>
        <w:tc>
          <w:tcPr>
            <w:tcW w:w="1276" w:type="dxa"/>
            <w:tcBorders>
              <w:top w:val="single" w:sz="4" w:space="0" w:color="auto"/>
              <w:left w:val="single" w:sz="4" w:space="0" w:color="auto"/>
              <w:bottom w:val="single" w:sz="4" w:space="0" w:color="auto"/>
              <w:right w:val="single" w:sz="4" w:space="0" w:color="auto"/>
            </w:tcBorders>
            <w:hideMark/>
          </w:tcPr>
          <w:p w14:paraId="04CCD3A9" w14:textId="40136DDC" w:rsidR="00C47199" w:rsidRPr="00C47199" w:rsidRDefault="00F4402C" w:rsidP="00213113">
            <w:pPr>
              <w:rPr>
                <w:sz w:val="20"/>
              </w:rPr>
            </w:pPr>
            <w:r>
              <w:rPr>
                <w:sz w:val="20"/>
              </w:rPr>
              <w:t>Angewandt?</w:t>
            </w:r>
          </w:p>
        </w:tc>
      </w:tr>
      <w:tr w:rsidR="00C47199" w14:paraId="33FE5D36" w14:textId="77777777" w:rsidTr="00162978">
        <w:tc>
          <w:tcPr>
            <w:tcW w:w="3377" w:type="dxa"/>
            <w:tcBorders>
              <w:top w:val="single" w:sz="4" w:space="0" w:color="auto"/>
              <w:left w:val="single" w:sz="4" w:space="0" w:color="auto"/>
              <w:bottom w:val="single" w:sz="4" w:space="0" w:color="auto"/>
              <w:right w:val="single" w:sz="4" w:space="0" w:color="auto"/>
            </w:tcBorders>
          </w:tcPr>
          <w:p w14:paraId="09245709" w14:textId="77777777" w:rsidR="00C47199" w:rsidRPr="004A1446" w:rsidRDefault="00C47199" w:rsidP="00213113">
            <w:pPr>
              <w:rPr>
                <w:sz w:val="20"/>
              </w:rPr>
            </w:pPr>
            <w:r>
              <w:rPr>
                <w:sz w:val="20"/>
              </w:rPr>
              <w:t>Konsistenzprüfung Code und Spezifikation</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22BBC0D" w14:textId="77777777" w:rsidR="00C47199" w:rsidRPr="004A1446" w:rsidRDefault="00150F25"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72DA1902" w14:textId="77777777" w:rsidR="00C47199" w:rsidRPr="004A1446" w:rsidRDefault="00C47199"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4F9403C1" w14:textId="77777777" w:rsidTr="00162978">
        <w:tc>
          <w:tcPr>
            <w:tcW w:w="3377" w:type="dxa"/>
            <w:tcBorders>
              <w:top w:val="single" w:sz="4" w:space="0" w:color="auto"/>
              <w:left w:val="single" w:sz="4" w:space="0" w:color="auto"/>
              <w:bottom w:val="single" w:sz="4" w:space="0" w:color="auto"/>
              <w:right w:val="single" w:sz="4" w:space="0" w:color="auto"/>
            </w:tcBorders>
          </w:tcPr>
          <w:p w14:paraId="404AA148" w14:textId="77777777" w:rsidR="00C47199" w:rsidRPr="004A1446" w:rsidRDefault="00C47199" w:rsidP="00213113">
            <w:pPr>
              <w:rPr>
                <w:sz w:val="20"/>
              </w:rPr>
            </w:pPr>
            <w:r>
              <w:rPr>
                <w:sz w:val="20"/>
              </w:rPr>
              <w:t>Software Integritätstests</w:t>
            </w:r>
          </w:p>
        </w:tc>
        <w:tc>
          <w:tcPr>
            <w:tcW w:w="4394" w:type="dxa"/>
            <w:tcBorders>
              <w:top w:val="single" w:sz="4" w:space="0" w:color="auto"/>
              <w:left w:val="single" w:sz="4" w:space="0" w:color="auto"/>
              <w:bottom w:val="single" w:sz="4" w:space="0" w:color="auto"/>
              <w:right w:val="single" w:sz="4" w:space="0" w:color="auto"/>
            </w:tcBorders>
            <w:vAlign w:val="center"/>
          </w:tcPr>
          <w:p w14:paraId="0A1A17A2" w14:textId="77777777" w:rsidR="00C47199" w:rsidRPr="004A1446" w:rsidRDefault="00150F25"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609587A" w14:textId="77777777" w:rsidR="00C47199" w:rsidRPr="004A1446" w:rsidRDefault="00C47199"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228E5D96" w14:textId="77777777" w:rsidTr="00162978">
        <w:tc>
          <w:tcPr>
            <w:tcW w:w="3377" w:type="dxa"/>
            <w:tcBorders>
              <w:top w:val="single" w:sz="4" w:space="0" w:color="auto"/>
              <w:left w:val="single" w:sz="4" w:space="0" w:color="auto"/>
              <w:bottom w:val="single" w:sz="4" w:space="0" w:color="auto"/>
              <w:right w:val="single" w:sz="4" w:space="0" w:color="auto"/>
            </w:tcBorders>
          </w:tcPr>
          <w:p w14:paraId="7C60EF3B" w14:textId="77777777" w:rsidR="00C47199" w:rsidRPr="004A1446" w:rsidRDefault="003339EC" w:rsidP="00213113">
            <w:pPr>
              <w:rPr>
                <w:sz w:val="20"/>
              </w:rPr>
            </w:pPr>
            <w:r>
              <w:rPr>
                <w:sz w:val="20"/>
              </w:rPr>
              <w:t>Automatisierte Modultests</w:t>
            </w:r>
          </w:p>
        </w:tc>
        <w:tc>
          <w:tcPr>
            <w:tcW w:w="4394" w:type="dxa"/>
            <w:tcBorders>
              <w:top w:val="single" w:sz="4" w:space="0" w:color="auto"/>
              <w:left w:val="single" w:sz="4" w:space="0" w:color="auto"/>
              <w:bottom w:val="single" w:sz="4" w:space="0" w:color="auto"/>
              <w:right w:val="single" w:sz="4" w:space="0" w:color="auto"/>
            </w:tcBorders>
            <w:vAlign w:val="center"/>
          </w:tcPr>
          <w:p w14:paraId="2DC6AEC2" w14:textId="77777777" w:rsidR="00C47199" w:rsidRPr="004A1446" w:rsidRDefault="00150F25"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A2B19ED" w14:textId="77777777" w:rsidR="00C47199" w:rsidRPr="004A1446" w:rsidRDefault="00E127B1"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1BCEF079" w14:textId="77777777" w:rsidTr="00162978">
        <w:tc>
          <w:tcPr>
            <w:tcW w:w="3377" w:type="dxa"/>
            <w:tcBorders>
              <w:top w:val="single" w:sz="4" w:space="0" w:color="auto"/>
              <w:left w:val="single" w:sz="4" w:space="0" w:color="auto"/>
              <w:bottom w:val="single" w:sz="4" w:space="0" w:color="auto"/>
              <w:right w:val="single" w:sz="4" w:space="0" w:color="auto"/>
            </w:tcBorders>
          </w:tcPr>
          <w:p w14:paraId="4AA8F7B8" w14:textId="0A141643" w:rsidR="00C47199" w:rsidRPr="004A1446" w:rsidRDefault="008D3D5C" w:rsidP="00213113">
            <w:pPr>
              <w:rPr>
                <w:sz w:val="20"/>
              </w:rPr>
            </w:pPr>
            <w:r>
              <w:rPr>
                <w:sz w:val="20"/>
              </w:rPr>
              <w:t>„</w:t>
            </w:r>
            <w:r w:rsidR="003339EC">
              <w:rPr>
                <w:sz w:val="20"/>
              </w:rPr>
              <w:t>System</w:t>
            </w:r>
            <w:r>
              <w:rPr>
                <w:sz w:val="20"/>
              </w:rPr>
              <w:t>-</w:t>
            </w:r>
            <w:r w:rsidR="003339EC">
              <w:rPr>
                <w:sz w:val="20"/>
              </w:rPr>
              <w:t>Sicherheits</w:t>
            </w:r>
            <w:r>
              <w:rPr>
                <w:sz w:val="20"/>
              </w:rPr>
              <w:t>-</w:t>
            </w:r>
            <w:r w:rsidR="003339EC">
              <w:rPr>
                <w:sz w:val="20"/>
              </w:rPr>
              <w:t>Analyse</w:t>
            </w:r>
            <w:r>
              <w:rPr>
                <w:sz w:val="20"/>
              </w:rPr>
              <w:t>“</w:t>
            </w:r>
          </w:p>
        </w:tc>
        <w:tc>
          <w:tcPr>
            <w:tcW w:w="4394" w:type="dxa"/>
            <w:tcBorders>
              <w:top w:val="single" w:sz="4" w:space="0" w:color="auto"/>
              <w:left w:val="single" w:sz="4" w:space="0" w:color="auto"/>
              <w:bottom w:val="single" w:sz="4" w:space="0" w:color="auto"/>
              <w:right w:val="single" w:sz="4" w:space="0" w:color="auto"/>
            </w:tcBorders>
            <w:vAlign w:val="center"/>
          </w:tcPr>
          <w:p w14:paraId="4F341879" w14:textId="77777777" w:rsidR="00C47199" w:rsidRPr="004A1446" w:rsidRDefault="00150F25"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C9BB080" w14:textId="77777777" w:rsidR="00C47199" w:rsidRPr="004A1446" w:rsidRDefault="00E127B1"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47199" w14:paraId="409FB8FB" w14:textId="77777777" w:rsidTr="00162978">
        <w:tc>
          <w:tcPr>
            <w:tcW w:w="3377" w:type="dxa"/>
            <w:tcBorders>
              <w:top w:val="single" w:sz="4" w:space="0" w:color="auto"/>
              <w:left w:val="single" w:sz="4" w:space="0" w:color="auto"/>
              <w:bottom w:val="single" w:sz="4" w:space="0" w:color="auto"/>
              <w:right w:val="single" w:sz="4" w:space="0" w:color="auto"/>
            </w:tcBorders>
          </w:tcPr>
          <w:p w14:paraId="6CEC20DB" w14:textId="77777777" w:rsidR="00C47199" w:rsidRPr="004A1446" w:rsidRDefault="003339EC" w:rsidP="00213113">
            <w:pPr>
              <w:rPr>
                <w:sz w:val="20"/>
              </w:rPr>
            </w:pPr>
            <w:r>
              <w:rPr>
                <w:sz w:val="20"/>
              </w:rPr>
              <w:t>Getrennte „Test und Entwicklungsteams“</w:t>
            </w:r>
          </w:p>
        </w:tc>
        <w:tc>
          <w:tcPr>
            <w:tcW w:w="4394" w:type="dxa"/>
            <w:tcBorders>
              <w:top w:val="single" w:sz="4" w:space="0" w:color="auto"/>
              <w:left w:val="single" w:sz="4" w:space="0" w:color="auto"/>
              <w:bottom w:val="single" w:sz="4" w:space="0" w:color="auto"/>
              <w:right w:val="single" w:sz="4" w:space="0" w:color="auto"/>
            </w:tcBorders>
            <w:vAlign w:val="center"/>
          </w:tcPr>
          <w:p w14:paraId="39B555AA" w14:textId="77777777" w:rsidR="00C47199" w:rsidRPr="004A1446" w:rsidRDefault="00150F25" w:rsidP="00213113">
            <w:pPr>
              <w:jc w:val="center"/>
              <w:rPr>
                <w:rFonts w:cs="Arial"/>
                <w:color w:val="auto"/>
                <w:sz w:val="20"/>
              </w:rPr>
            </w:pPr>
            <w:r w:rsidRPr="00DB593B">
              <w:rPr>
                <w:rFonts w:cs="Arial"/>
                <w:sz w:val="20"/>
              </w:rPr>
              <w:fldChar w:fldCharType="begin">
                <w:ffData>
                  <w:name w:val="Text2"/>
                  <w:enabled/>
                  <w:calcOnExit w:val="0"/>
                  <w:textInput/>
                </w:ffData>
              </w:fldChar>
            </w:r>
            <w:r w:rsidRPr="00DB593B">
              <w:rPr>
                <w:rFonts w:cs="Arial"/>
                <w:sz w:val="20"/>
              </w:rPr>
              <w:instrText xml:space="preserve"> FORMTEXT </w:instrText>
            </w:r>
            <w:r w:rsidRPr="00DB593B">
              <w:rPr>
                <w:rFonts w:cs="Arial"/>
                <w:sz w:val="20"/>
              </w:rPr>
            </w:r>
            <w:r w:rsidRPr="00DB593B">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DB593B">
              <w:rPr>
                <w:rFonts w:cs="Arial"/>
                <w:sz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CA42801" w14:textId="77777777" w:rsidR="00C47199" w:rsidRPr="004A1446" w:rsidRDefault="00E127B1" w:rsidP="00213113">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bl>
    <w:p w14:paraId="4A885085" w14:textId="77777777" w:rsidR="000D3176" w:rsidRDefault="000D3176" w:rsidP="00886242">
      <w:pPr>
        <w:pStyle w:val="Textkrper"/>
        <w:spacing w:after="0"/>
      </w:pPr>
    </w:p>
    <w:p w14:paraId="6A85E843" w14:textId="77777777" w:rsidR="00BA7BE8" w:rsidRDefault="00BA7BE8" w:rsidP="00BA7BE8">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2E2C4C66" w14:textId="77777777" w:rsidR="00C47199" w:rsidRDefault="00C47199" w:rsidP="003E62BE">
      <w:pPr>
        <w:pStyle w:val="berschrift4"/>
        <w:numPr>
          <w:ilvl w:val="0"/>
          <w:numId w:val="0"/>
        </w:numPr>
        <w:ind w:left="850"/>
      </w:pPr>
    </w:p>
    <w:p w14:paraId="747BBAC5" w14:textId="08DCD2F2" w:rsidR="00213113" w:rsidRDefault="00213113" w:rsidP="00213113">
      <w:pPr>
        <w:pStyle w:val="berschrift3"/>
      </w:pPr>
      <w:bookmarkStart w:id="193" w:name="_Toc517681309"/>
      <w:bookmarkStart w:id="194" w:name="_Toc517681709"/>
      <w:bookmarkStart w:id="195" w:name="_Toc517783395"/>
      <w:bookmarkStart w:id="196" w:name="_Toc517797871"/>
      <w:bookmarkStart w:id="197" w:name="_Toc518646514"/>
      <w:bookmarkStart w:id="198" w:name="_Toc518661970"/>
      <w:bookmarkStart w:id="199" w:name="_Toc520724348"/>
      <w:r>
        <w:t>Vision und Roadmap</w:t>
      </w:r>
      <w:bookmarkEnd w:id="193"/>
      <w:bookmarkEnd w:id="194"/>
      <w:bookmarkEnd w:id="195"/>
      <w:bookmarkEnd w:id="196"/>
      <w:bookmarkEnd w:id="197"/>
      <w:bookmarkEnd w:id="198"/>
      <w:bookmarkEnd w:id="199"/>
    </w:p>
    <w:p w14:paraId="49B90FFA" w14:textId="67CAF95F" w:rsidR="00213113" w:rsidRDefault="00213113" w:rsidP="003E62BE">
      <w:pPr>
        <w:pStyle w:val="berschrift4"/>
      </w:pPr>
      <w:r>
        <w:t xml:space="preserve">In welcher Zeit planen </w:t>
      </w:r>
      <w:r w:rsidR="00F230F7">
        <w:t>S</w:t>
      </w:r>
      <w:r>
        <w:t xml:space="preserve">ie </w:t>
      </w:r>
      <w:r w:rsidR="00F230F7">
        <w:t xml:space="preserve">einen Prototyp für dieses </w:t>
      </w:r>
      <w:r w:rsidR="00D61A52" w:rsidRPr="00D61A52">
        <w:t xml:space="preserve">Modul </w:t>
      </w:r>
      <w:r w:rsidR="00F230F7">
        <w:t xml:space="preserve"> zu entwickeln?</w:t>
      </w:r>
    </w:p>
    <w:p w14:paraId="5BA6BFC3" w14:textId="65493DC4" w:rsidR="00213113" w:rsidRPr="004A1446" w:rsidRDefault="00213113"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sidR="00150F25">
        <w:rPr>
          <w:sz w:val="20"/>
        </w:rPr>
        <w:t>1</w:t>
      </w:r>
      <w:r w:rsidRPr="00213113">
        <w:rPr>
          <w:sz w:val="20"/>
        </w:rPr>
        <w:t xml:space="preserve"> Jahre</w:t>
      </w:r>
    </w:p>
    <w:p w14:paraId="271782CB" w14:textId="4737291F" w:rsidR="00213113" w:rsidRPr="004A1446" w:rsidRDefault="00213113"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sidR="00150F25">
        <w:rPr>
          <w:sz w:val="20"/>
        </w:rPr>
        <w:t>1</w:t>
      </w:r>
      <w:r w:rsidRPr="00213113">
        <w:rPr>
          <w:sz w:val="20"/>
        </w:rPr>
        <w:t xml:space="preserve"> bis </w:t>
      </w:r>
      <w:r w:rsidR="00150F25">
        <w:rPr>
          <w:sz w:val="20"/>
        </w:rPr>
        <w:t>5</w:t>
      </w:r>
      <w:r w:rsidRPr="00213113">
        <w:rPr>
          <w:sz w:val="20"/>
        </w:rPr>
        <w:t xml:space="preserve"> </w:t>
      </w:r>
      <w:r w:rsidR="00F4402C">
        <w:rPr>
          <w:sz w:val="20"/>
        </w:rPr>
        <w:t>Jahre</w:t>
      </w:r>
    </w:p>
    <w:p w14:paraId="4C016F40" w14:textId="01D84D1F" w:rsidR="00213113" w:rsidRPr="004A428D" w:rsidRDefault="00213113"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sidR="00150F25">
        <w:rPr>
          <w:sz w:val="20"/>
        </w:rPr>
        <w:t>5</w:t>
      </w:r>
      <w:r w:rsidR="00F4402C">
        <w:rPr>
          <w:sz w:val="20"/>
        </w:rPr>
        <w:t xml:space="preserve"> Jahre</w:t>
      </w:r>
    </w:p>
    <w:p w14:paraId="6E15CB5B" w14:textId="77777777" w:rsidR="00213113" w:rsidRDefault="00213113" w:rsidP="00213113">
      <w:pPr>
        <w:pStyle w:val="Textkrper"/>
        <w:ind w:left="425"/>
        <w:rPr>
          <w:sz w:val="20"/>
        </w:rPr>
      </w:pPr>
    </w:p>
    <w:p w14:paraId="55274B7B" w14:textId="70CD8D72" w:rsidR="00213113" w:rsidRDefault="00213113" w:rsidP="003E62BE">
      <w:pPr>
        <w:pStyle w:val="berschrift4"/>
      </w:pPr>
      <w:r>
        <w:t xml:space="preserve">In welcher Zeit erwarten </w:t>
      </w:r>
      <w:r w:rsidR="00F230F7">
        <w:t>S</w:t>
      </w:r>
      <w:r>
        <w:t xml:space="preserve">ie eine EBA Zulassung für ein Referenzprodukt für dieses </w:t>
      </w:r>
      <w:r w:rsidR="00D61A52" w:rsidRPr="00D61A52">
        <w:t xml:space="preserve">Modul </w:t>
      </w:r>
      <w:r w:rsidR="00F230F7">
        <w:t>?</w:t>
      </w:r>
    </w:p>
    <w:p w14:paraId="5F879D66" w14:textId="5D9A2144" w:rsidR="00213113" w:rsidRPr="004A1446" w:rsidRDefault="00213113"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sidR="00150F25">
        <w:rPr>
          <w:sz w:val="20"/>
        </w:rPr>
        <w:t>1</w:t>
      </w:r>
      <w:r w:rsidRPr="00213113">
        <w:rPr>
          <w:sz w:val="20"/>
        </w:rPr>
        <w:t xml:space="preserve"> Jahre</w:t>
      </w:r>
    </w:p>
    <w:p w14:paraId="70AE4B96" w14:textId="6DC52446" w:rsidR="00213113" w:rsidRPr="004A1446" w:rsidRDefault="00213113"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sidR="00150F25">
        <w:rPr>
          <w:sz w:val="20"/>
        </w:rPr>
        <w:t>1</w:t>
      </w:r>
      <w:r w:rsidRPr="00213113">
        <w:rPr>
          <w:sz w:val="20"/>
        </w:rPr>
        <w:t xml:space="preserve"> bis </w:t>
      </w:r>
      <w:r w:rsidR="00150F25">
        <w:rPr>
          <w:sz w:val="20"/>
        </w:rPr>
        <w:t>5</w:t>
      </w:r>
      <w:r w:rsidRPr="00213113">
        <w:rPr>
          <w:sz w:val="20"/>
        </w:rPr>
        <w:t xml:space="preserve"> </w:t>
      </w:r>
      <w:r w:rsidR="00F4402C">
        <w:rPr>
          <w:sz w:val="20"/>
        </w:rPr>
        <w:t>Jahre</w:t>
      </w:r>
    </w:p>
    <w:p w14:paraId="6996AB28" w14:textId="5CCAE2D7" w:rsidR="00213113" w:rsidRDefault="00213113"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sidR="00150F25">
        <w:rPr>
          <w:sz w:val="20"/>
        </w:rPr>
        <w:t>5</w:t>
      </w:r>
      <w:r w:rsidR="00F4402C">
        <w:rPr>
          <w:sz w:val="20"/>
        </w:rPr>
        <w:t xml:space="preserve"> Jahre</w:t>
      </w:r>
    </w:p>
    <w:p w14:paraId="54310C80" w14:textId="77777777" w:rsidR="00213113" w:rsidRPr="004A428D" w:rsidRDefault="00213113" w:rsidP="00213113">
      <w:pPr>
        <w:pStyle w:val="Kopfzeile"/>
        <w:tabs>
          <w:tab w:val="clear" w:pos="4536"/>
          <w:tab w:val="clear" w:pos="9072"/>
        </w:tabs>
        <w:spacing w:line="240" w:lineRule="atLeast"/>
        <w:ind w:left="1728"/>
        <w:rPr>
          <w:sz w:val="20"/>
        </w:rPr>
      </w:pPr>
    </w:p>
    <w:p w14:paraId="78B964B6" w14:textId="314D0EBE" w:rsidR="00213113" w:rsidRDefault="00213113" w:rsidP="003E62BE">
      <w:pPr>
        <w:pStyle w:val="berschrift4"/>
      </w:pPr>
      <w:r>
        <w:t>Planen Sie auch bei anderen Bahn Infrastrukturanbietern als Lieferant aufzutreten? U</w:t>
      </w:r>
      <w:r w:rsidR="00F230F7">
        <w:t>nd wenn Ja, in welchem Zeitraum?</w:t>
      </w:r>
    </w:p>
    <w:p w14:paraId="7B598EA1" w14:textId="23F01FEF" w:rsidR="00213113" w:rsidRPr="004A1446" w:rsidRDefault="00213113"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sidR="00150F25">
        <w:rPr>
          <w:sz w:val="20"/>
        </w:rPr>
        <w:t>2</w:t>
      </w:r>
      <w:r w:rsidRPr="00213113">
        <w:rPr>
          <w:sz w:val="20"/>
        </w:rPr>
        <w:t xml:space="preserve"> Jahre</w:t>
      </w:r>
    </w:p>
    <w:p w14:paraId="35C1A1B6" w14:textId="66A43F67" w:rsidR="00213113" w:rsidRPr="004A1446" w:rsidRDefault="00213113"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 xml:space="preserve">mehr als </w:t>
      </w:r>
      <w:r w:rsidR="00150F25">
        <w:rPr>
          <w:sz w:val="20"/>
        </w:rPr>
        <w:t>2</w:t>
      </w:r>
      <w:r>
        <w:rPr>
          <w:sz w:val="20"/>
        </w:rPr>
        <w:t xml:space="preserve"> Jahre</w:t>
      </w:r>
    </w:p>
    <w:p w14:paraId="60659A42" w14:textId="7008440A" w:rsidR="00213113" w:rsidRDefault="00213113"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34DBB955" w14:textId="77777777" w:rsidR="00991CDF" w:rsidRPr="00A86257" w:rsidRDefault="00991CDF" w:rsidP="003E62BE">
      <w:pPr>
        <w:pStyle w:val="berschrift4"/>
        <w:numPr>
          <w:ilvl w:val="0"/>
          <w:numId w:val="0"/>
        </w:numPr>
        <w:ind w:left="850"/>
      </w:pPr>
    </w:p>
    <w:p w14:paraId="6C61C62C" w14:textId="53408384" w:rsidR="00416A65" w:rsidRPr="00157C54" w:rsidRDefault="00416A65" w:rsidP="00416A65">
      <w:pPr>
        <w:pStyle w:val="berschrift3"/>
        <w:rPr>
          <w:lang w:val="en-US"/>
        </w:rPr>
      </w:pPr>
      <w:bookmarkStart w:id="200" w:name="_Toc517681308"/>
      <w:bookmarkStart w:id="201" w:name="_Toc517681708"/>
      <w:bookmarkStart w:id="202" w:name="_Toc517783394"/>
      <w:bookmarkStart w:id="203" w:name="_Toc517797870"/>
      <w:bookmarkStart w:id="204" w:name="_Toc518646515"/>
      <w:bookmarkStart w:id="205" w:name="_Toc518661971"/>
      <w:bookmarkStart w:id="206" w:name="_Toc520724349"/>
      <w:r w:rsidRPr="00157C54">
        <w:rPr>
          <w:lang w:val="en-US"/>
        </w:rPr>
        <w:t xml:space="preserve">Reliability, Availability, Maintainability, Safety </w:t>
      </w:r>
      <w:r w:rsidR="00C91674">
        <w:rPr>
          <w:lang w:val="en-US"/>
        </w:rPr>
        <w:t>(</w:t>
      </w:r>
      <w:r w:rsidRPr="00157C54">
        <w:rPr>
          <w:lang w:val="en-US"/>
        </w:rPr>
        <w:t>RAMS</w:t>
      </w:r>
      <w:r w:rsidR="00C91674">
        <w:rPr>
          <w:lang w:val="en-US"/>
        </w:rPr>
        <w:t>)</w:t>
      </w:r>
      <w:r w:rsidRPr="00157C54">
        <w:rPr>
          <w:lang w:val="en-US"/>
        </w:rPr>
        <w:t xml:space="preserve"> </w:t>
      </w:r>
      <w:r w:rsidRPr="00ED1A23">
        <w:rPr>
          <w:lang w:val="en-US"/>
        </w:rPr>
        <w:t>nach</w:t>
      </w:r>
      <w:r w:rsidRPr="00157C54">
        <w:rPr>
          <w:lang w:val="en-US"/>
        </w:rPr>
        <w:t xml:space="preserve"> DIN EN 50126 (KO-</w:t>
      </w:r>
      <w:r w:rsidRPr="00ED1A23">
        <w:rPr>
          <w:lang w:val="en-US"/>
        </w:rPr>
        <w:t>Kriterium</w:t>
      </w:r>
      <w:r w:rsidRPr="00157C54">
        <w:rPr>
          <w:lang w:val="en-US"/>
        </w:rPr>
        <w:t>)</w:t>
      </w:r>
      <w:bookmarkEnd w:id="200"/>
      <w:bookmarkEnd w:id="201"/>
      <w:bookmarkEnd w:id="202"/>
      <w:bookmarkEnd w:id="203"/>
      <w:bookmarkEnd w:id="204"/>
      <w:bookmarkEnd w:id="205"/>
      <w:bookmarkEnd w:id="206"/>
    </w:p>
    <w:p w14:paraId="7DFC6D15" w14:textId="094CF7DE" w:rsidR="00012833" w:rsidRPr="004A1446" w:rsidRDefault="00012833" w:rsidP="00C451E3">
      <w:pPr>
        <w:pStyle w:val="Textkrper"/>
        <w:numPr>
          <w:ilvl w:val="0"/>
          <w:numId w:val="9"/>
        </w:numPr>
        <w:rPr>
          <w:sz w:val="20"/>
        </w:rPr>
      </w:pPr>
      <w:r w:rsidRPr="004A1446">
        <w:rPr>
          <w:sz w:val="20"/>
        </w:rPr>
        <w:t>Für das Teilsystem Zentraleinheit sind RAMS Kennzahlen nach DIN EN 50126 definiert worden</w:t>
      </w:r>
      <w:r w:rsidR="00EE5486" w:rsidRPr="004A1446">
        <w:rPr>
          <w:sz w:val="20"/>
        </w:rPr>
        <w:t>.</w:t>
      </w:r>
      <w:r w:rsidRPr="004A1446">
        <w:rPr>
          <w:sz w:val="20"/>
        </w:rPr>
        <w:t xml:space="preserve"> </w:t>
      </w:r>
      <w:r w:rsidR="00EE5486" w:rsidRPr="004A1446">
        <w:rPr>
          <w:sz w:val="20"/>
        </w:rPr>
        <w:t>K</w:t>
      </w:r>
      <w:r w:rsidRPr="004A1446">
        <w:rPr>
          <w:sz w:val="20"/>
        </w:rPr>
        <w:t xml:space="preserve">ann Ihr Unternehmen die </w:t>
      </w:r>
      <w:r w:rsidR="00E95B70">
        <w:rPr>
          <w:sz w:val="20"/>
        </w:rPr>
        <w:t>f</w:t>
      </w:r>
      <w:r w:rsidRPr="004A1446">
        <w:rPr>
          <w:sz w:val="20"/>
        </w:rPr>
        <w:t>olgenden Kennzahlen unter Berücksichtigung der</w:t>
      </w:r>
      <w:r w:rsidR="00EE5486" w:rsidRPr="004A1446">
        <w:rPr>
          <w:sz w:val="20"/>
        </w:rPr>
        <w:t xml:space="preserve"> im Anhang</w:t>
      </w:r>
      <w:r w:rsidRPr="004A1446">
        <w:rPr>
          <w:sz w:val="20"/>
        </w:rPr>
        <w:t xml:space="preserve"> gegebenen Rahmenbedingungen erfüllen?</w:t>
      </w:r>
    </w:p>
    <w:bookmarkStart w:id="207" w:name="_Hlk520712632"/>
    <w:p w14:paraId="57F1BC6F" w14:textId="1462F986" w:rsidR="00E95B70" w:rsidRPr="004A1446" w:rsidRDefault="00012833" w:rsidP="0083633A">
      <w:pPr>
        <w:pStyle w:val="Listenabsatz"/>
        <w:spacing w:after="120"/>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F4402C">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E95B70">
        <w:rPr>
          <w:sz w:val="20"/>
        </w:rPr>
        <w:t xml:space="preserve"> Nein</w:t>
      </w:r>
    </w:p>
    <w:bookmarkEnd w:id="207"/>
    <w:p w14:paraId="6FD6C743" w14:textId="77777777" w:rsidR="00012833" w:rsidRPr="004A1446" w:rsidRDefault="00012833" w:rsidP="00C451E3">
      <w:pPr>
        <w:pStyle w:val="Textkrper"/>
        <w:numPr>
          <w:ilvl w:val="0"/>
          <w:numId w:val="9"/>
        </w:numPr>
        <w:rPr>
          <w:sz w:val="20"/>
        </w:rPr>
      </w:pPr>
      <w:r w:rsidRPr="004A1446">
        <w:rPr>
          <w:sz w:val="20"/>
        </w:rPr>
        <w:t>Kennzahlen</w:t>
      </w:r>
      <w:r w:rsidR="00200846" w:rsidRPr="004A1446">
        <w:rPr>
          <w:sz w:val="20"/>
        </w:rPr>
        <w:t xml:space="preserve"> gem. L</w:t>
      </w:r>
      <w:r w:rsidR="004A1446">
        <w:rPr>
          <w:sz w:val="20"/>
        </w:rPr>
        <w:t>astenheft Zentraleinheit</w:t>
      </w:r>
      <w:r w:rsidRPr="004A1446">
        <w:rPr>
          <w:sz w:val="20"/>
        </w:rPr>
        <w:t>:</w:t>
      </w:r>
    </w:p>
    <w:p w14:paraId="1DA7467C" w14:textId="77107C06" w:rsidR="00832538" w:rsidRPr="0037165E" w:rsidRDefault="00832538" w:rsidP="00C451E3">
      <w:pPr>
        <w:pStyle w:val="Listenabsatz"/>
        <w:numPr>
          <w:ilvl w:val="1"/>
          <w:numId w:val="8"/>
        </w:numPr>
        <w:rPr>
          <w:sz w:val="20"/>
          <w:lang w:val="en-US"/>
        </w:rPr>
      </w:pPr>
      <w:r w:rsidRPr="0037165E">
        <w:rPr>
          <w:sz w:val="20"/>
          <w:lang w:val="en-US"/>
        </w:rPr>
        <w:t>Zuverlässigkeit</w:t>
      </w:r>
      <w:r w:rsidR="00F230F7">
        <w:rPr>
          <w:sz w:val="20"/>
          <w:lang w:val="en-US"/>
        </w:rPr>
        <w:t>:</w:t>
      </w:r>
      <w:r w:rsidRPr="0037165E">
        <w:rPr>
          <w:sz w:val="20"/>
          <w:lang w:val="en-US"/>
        </w:rPr>
        <w:t xml:space="preserve"> Mean Time to Failure (MTTF)</w:t>
      </w:r>
    </w:p>
    <w:p w14:paraId="3547C150" w14:textId="77777777" w:rsidR="00832538" w:rsidRPr="004A1446" w:rsidRDefault="00832538" w:rsidP="00C451E3">
      <w:pPr>
        <w:pStyle w:val="Listenabsatz"/>
        <w:numPr>
          <w:ilvl w:val="2"/>
          <w:numId w:val="8"/>
        </w:numPr>
        <w:rPr>
          <w:sz w:val="20"/>
        </w:rPr>
      </w:pPr>
      <w:r w:rsidRPr="004A1446">
        <w:rPr>
          <w:sz w:val="20"/>
        </w:rPr>
        <w:t xml:space="preserve">Störung: </w:t>
      </w:r>
      <w:r w:rsidRPr="004A1446">
        <w:rPr>
          <w:sz w:val="20"/>
        </w:rPr>
        <w:tab/>
      </w:r>
      <w:r w:rsidR="00344BD2">
        <w:rPr>
          <w:sz w:val="20"/>
        </w:rPr>
        <w:tab/>
      </w:r>
      <w:r w:rsidRPr="004A1446">
        <w:rPr>
          <w:sz w:val="20"/>
        </w:rPr>
        <w:t>MTTF ≥ 1 000 000 h</w:t>
      </w:r>
    </w:p>
    <w:p w14:paraId="1CCFF1BB" w14:textId="77777777" w:rsidR="00832538" w:rsidRPr="004A1446" w:rsidRDefault="00832538" w:rsidP="00C451E3">
      <w:pPr>
        <w:pStyle w:val="Listenabsatz"/>
        <w:numPr>
          <w:ilvl w:val="2"/>
          <w:numId w:val="8"/>
        </w:numPr>
        <w:rPr>
          <w:sz w:val="20"/>
        </w:rPr>
      </w:pPr>
      <w:r w:rsidRPr="004A1446">
        <w:rPr>
          <w:sz w:val="20"/>
        </w:rPr>
        <w:t xml:space="preserve">Fehler: </w:t>
      </w:r>
      <w:r w:rsidRPr="004A1446">
        <w:rPr>
          <w:sz w:val="20"/>
        </w:rPr>
        <w:tab/>
      </w:r>
      <w:r w:rsidRPr="004A1446">
        <w:rPr>
          <w:sz w:val="20"/>
        </w:rPr>
        <w:tab/>
        <w:t>MTTF ≥ 8 000h</w:t>
      </w:r>
    </w:p>
    <w:p w14:paraId="70795A56" w14:textId="77777777" w:rsidR="00832538" w:rsidRPr="004A1446" w:rsidRDefault="00832538" w:rsidP="00832538">
      <w:pPr>
        <w:pStyle w:val="Listenabsatz"/>
        <w:ind w:left="2160"/>
        <w:rPr>
          <w:sz w:val="20"/>
        </w:rPr>
      </w:pPr>
    </w:p>
    <w:p w14:paraId="7A8B996A" w14:textId="0D97F25C" w:rsidR="00832538" w:rsidRPr="004A1446" w:rsidRDefault="00832538" w:rsidP="00C451E3">
      <w:pPr>
        <w:pStyle w:val="Listenabsatz"/>
        <w:numPr>
          <w:ilvl w:val="1"/>
          <w:numId w:val="8"/>
        </w:numPr>
        <w:rPr>
          <w:sz w:val="20"/>
        </w:rPr>
      </w:pPr>
      <w:r w:rsidRPr="004A1446">
        <w:rPr>
          <w:sz w:val="20"/>
        </w:rPr>
        <w:t>Instandhaltbarkeit</w:t>
      </w:r>
      <w:r w:rsidR="00F230F7">
        <w:rPr>
          <w:sz w:val="20"/>
        </w:rPr>
        <w:t>:</w:t>
      </w:r>
      <w:r w:rsidRPr="004A1446">
        <w:rPr>
          <w:sz w:val="20"/>
        </w:rPr>
        <w:t xml:space="preserve"> Entstördauer (ESD)</w:t>
      </w:r>
    </w:p>
    <w:p w14:paraId="5889613B" w14:textId="77777777" w:rsidR="00832538" w:rsidRPr="004A1446" w:rsidRDefault="00832538" w:rsidP="00C451E3">
      <w:pPr>
        <w:pStyle w:val="Listenabsatz"/>
        <w:numPr>
          <w:ilvl w:val="2"/>
          <w:numId w:val="8"/>
        </w:numPr>
        <w:rPr>
          <w:sz w:val="20"/>
        </w:rPr>
      </w:pPr>
      <w:r w:rsidRPr="004A1446">
        <w:rPr>
          <w:sz w:val="20"/>
        </w:rPr>
        <w:t xml:space="preserve">Störung: </w:t>
      </w:r>
      <w:r w:rsidRPr="004A1446">
        <w:rPr>
          <w:sz w:val="20"/>
        </w:rPr>
        <w:tab/>
      </w:r>
      <w:r w:rsidR="00344BD2">
        <w:rPr>
          <w:sz w:val="20"/>
        </w:rPr>
        <w:tab/>
      </w:r>
      <w:r w:rsidRPr="004A1446">
        <w:rPr>
          <w:sz w:val="20"/>
        </w:rPr>
        <w:t>ESD ≤ 0,5 h</w:t>
      </w:r>
    </w:p>
    <w:p w14:paraId="2963F9AA" w14:textId="77777777" w:rsidR="00832538" w:rsidRPr="004A1446" w:rsidRDefault="00832538" w:rsidP="00C451E3">
      <w:pPr>
        <w:pStyle w:val="Listenabsatz"/>
        <w:numPr>
          <w:ilvl w:val="2"/>
          <w:numId w:val="8"/>
        </w:numPr>
        <w:rPr>
          <w:sz w:val="20"/>
        </w:rPr>
      </w:pPr>
      <w:r w:rsidRPr="004A1446">
        <w:rPr>
          <w:sz w:val="20"/>
        </w:rPr>
        <w:t xml:space="preserve">Fehler: </w:t>
      </w:r>
      <w:r w:rsidRPr="004A1446">
        <w:rPr>
          <w:sz w:val="20"/>
        </w:rPr>
        <w:tab/>
      </w:r>
      <w:r w:rsidRPr="004A1446">
        <w:rPr>
          <w:sz w:val="20"/>
        </w:rPr>
        <w:tab/>
        <w:t>ESD ≤ 1h</w:t>
      </w:r>
    </w:p>
    <w:p w14:paraId="7B6DB171" w14:textId="77777777" w:rsidR="00832538" w:rsidRPr="004A1446" w:rsidRDefault="00832538" w:rsidP="00832538">
      <w:pPr>
        <w:pStyle w:val="Listenabsatz"/>
        <w:ind w:left="2160"/>
        <w:rPr>
          <w:sz w:val="20"/>
        </w:rPr>
      </w:pPr>
    </w:p>
    <w:p w14:paraId="3A3D2F37" w14:textId="77777777" w:rsidR="00832538" w:rsidRPr="004A1446" w:rsidRDefault="00832538" w:rsidP="00C451E3">
      <w:pPr>
        <w:pStyle w:val="Listenabsatz"/>
        <w:numPr>
          <w:ilvl w:val="1"/>
          <w:numId w:val="8"/>
        </w:numPr>
        <w:rPr>
          <w:sz w:val="20"/>
        </w:rPr>
      </w:pPr>
      <w:r w:rsidRPr="004A1446">
        <w:rPr>
          <w:sz w:val="20"/>
        </w:rPr>
        <w:t>Verfügbarkeit</w:t>
      </w:r>
    </w:p>
    <w:p w14:paraId="584931DD" w14:textId="77777777" w:rsidR="00832538" w:rsidRPr="004A1446" w:rsidRDefault="00832538" w:rsidP="00C451E3">
      <w:pPr>
        <w:pStyle w:val="Listenabsatz"/>
        <w:numPr>
          <w:ilvl w:val="2"/>
          <w:numId w:val="8"/>
        </w:numPr>
        <w:rPr>
          <w:sz w:val="20"/>
        </w:rPr>
      </w:pPr>
      <w:r w:rsidRPr="004A1446">
        <w:rPr>
          <w:sz w:val="20"/>
        </w:rPr>
        <w:t>Störung:</w:t>
      </w:r>
      <w:r w:rsidR="00344BD2">
        <w:rPr>
          <w:sz w:val="20"/>
        </w:rPr>
        <w:tab/>
      </w:r>
      <w:r w:rsidRPr="004A1446">
        <w:rPr>
          <w:sz w:val="20"/>
        </w:rPr>
        <w:t xml:space="preserve"> </w:t>
      </w:r>
      <w:r w:rsidRPr="004A1446">
        <w:rPr>
          <w:sz w:val="20"/>
        </w:rPr>
        <w:tab/>
        <w:t>99,9998%</w:t>
      </w:r>
    </w:p>
    <w:p w14:paraId="0B0ABFCF" w14:textId="77777777" w:rsidR="00832538" w:rsidRPr="004A1446" w:rsidRDefault="00832538" w:rsidP="00C451E3">
      <w:pPr>
        <w:pStyle w:val="Listenabsatz"/>
        <w:numPr>
          <w:ilvl w:val="2"/>
          <w:numId w:val="8"/>
        </w:numPr>
        <w:rPr>
          <w:sz w:val="20"/>
        </w:rPr>
      </w:pPr>
      <w:r w:rsidRPr="004A1446">
        <w:rPr>
          <w:sz w:val="20"/>
        </w:rPr>
        <w:t xml:space="preserve">Fehler: </w:t>
      </w:r>
      <w:r w:rsidRPr="004A1446">
        <w:rPr>
          <w:sz w:val="20"/>
        </w:rPr>
        <w:tab/>
      </w:r>
      <w:r w:rsidRPr="004A1446">
        <w:rPr>
          <w:sz w:val="20"/>
        </w:rPr>
        <w:tab/>
        <w:t>99,69%</w:t>
      </w:r>
    </w:p>
    <w:p w14:paraId="366D177B" w14:textId="77777777" w:rsidR="00832538" w:rsidRPr="004A1446" w:rsidRDefault="00832538" w:rsidP="00832538">
      <w:pPr>
        <w:pStyle w:val="Listenabsatz"/>
        <w:ind w:left="2160"/>
        <w:rPr>
          <w:sz w:val="20"/>
        </w:rPr>
      </w:pPr>
    </w:p>
    <w:p w14:paraId="122A94C4" w14:textId="77777777" w:rsidR="00832538" w:rsidRPr="00886242" w:rsidRDefault="00832538" w:rsidP="00832538">
      <w:pPr>
        <w:pStyle w:val="Listenabsatz"/>
        <w:numPr>
          <w:ilvl w:val="1"/>
          <w:numId w:val="8"/>
        </w:numPr>
        <w:rPr>
          <w:sz w:val="20"/>
        </w:rPr>
      </w:pPr>
      <w:r w:rsidRPr="004A1446">
        <w:rPr>
          <w:sz w:val="20"/>
        </w:rPr>
        <w:t xml:space="preserve">Funktionale Sicherheitsanforderung (THR) von </w:t>
      </w:r>
      <m:oMath>
        <m:r>
          <w:rPr>
            <w:rFonts w:ascii="Cambria Math" w:hAnsi="Cambria Math"/>
            <w:sz w:val="20"/>
          </w:rPr>
          <m:t>10×</m:t>
        </m:r>
        <m:sSup>
          <m:sSupPr>
            <m:ctrlPr>
              <w:rPr>
                <w:rFonts w:ascii="Cambria Math" w:hAnsi="Cambria Math"/>
                <w:i/>
                <w:sz w:val="20"/>
              </w:rPr>
            </m:ctrlPr>
          </m:sSupPr>
          <m:e>
            <m:r>
              <w:rPr>
                <w:rFonts w:ascii="Cambria Math" w:hAnsi="Cambria Math"/>
                <w:sz w:val="20"/>
              </w:rPr>
              <m:t>10</m:t>
            </m:r>
          </m:e>
          <m:sup>
            <m:r>
              <w:rPr>
                <w:rFonts w:ascii="Cambria Math" w:hAnsi="Cambria Math"/>
                <w:sz w:val="20"/>
              </w:rPr>
              <m:t>-10</m:t>
            </m:r>
          </m:sup>
        </m:sSup>
        <m:r>
          <w:rPr>
            <w:rFonts w:ascii="Cambria Math" w:hAnsi="Cambria Math"/>
            <w:sz w:val="20"/>
          </w:rPr>
          <m:t>h</m:t>
        </m:r>
      </m:oMath>
    </w:p>
    <w:p w14:paraId="0699D6D5" w14:textId="102C3FA4" w:rsidR="00ED7D7A" w:rsidRPr="004A428D" w:rsidRDefault="00ED7D7A" w:rsidP="00ED7D7A">
      <w:pPr>
        <w:pStyle w:val="berschrift3"/>
      </w:pPr>
      <w:bookmarkStart w:id="208" w:name="_Toc513447925"/>
      <w:bookmarkStart w:id="209" w:name="_Toc513535620"/>
      <w:bookmarkStart w:id="210" w:name="_Toc513536026"/>
      <w:bookmarkStart w:id="211" w:name="_Toc513552197"/>
      <w:bookmarkStart w:id="212" w:name="_Toc517681287"/>
      <w:bookmarkStart w:id="213" w:name="_Toc517681687"/>
      <w:bookmarkStart w:id="214" w:name="_Toc517783373"/>
      <w:bookmarkStart w:id="215" w:name="_Toc517797850"/>
      <w:bookmarkStart w:id="216" w:name="_Toc518646516"/>
      <w:bookmarkStart w:id="217" w:name="_Toc518661972"/>
      <w:bookmarkStart w:id="218" w:name="_Toc520724350"/>
      <w:bookmarkStart w:id="219" w:name="_Hlk518394573"/>
      <w:r>
        <w:lastRenderedPageBreak/>
        <w:t>E</w:t>
      </w:r>
      <w:r w:rsidRPr="00CE0E1F">
        <w:t>rsatzteil</w:t>
      </w:r>
      <w:bookmarkEnd w:id="208"/>
      <w:bookmarkEnd w:id="209"/>
      <w:bookmarkEnd w:id="210"/>
      <w:bookmarkEnd w:id="211"/>
      <w:r>
        <w:t>konzept</w:t>
      </w:r>
      <w:bookmarkEnd w:id="212"/>
      <w:bookmarkEnd w:id="213"/>
      <w:bookmarkEnd w:id="214"/>
      <w:bookmarkEnd w:id="215"/>
      <w:bookmarkEnd w:id="216"/>
      <w:bookmarkEnd w:id="217"/>
      <w:bookmarkEnd w:id="218"/>
    </w:p>
    <w:p w14:paraId="56D362A0" w14:textId="06BF8672" w:rsidR="00ED7D7A" w:rsidRPr="004A1446" w:rsidRDefault="00ED7D7A" w:rsidP="003E62BE">
      <w:pPr>
        <w:pStyle w:val="berschrift4"/>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rsidR="004A1446">
        <w:t xml:space="preserve"> </w:t>
      </w:r>
      <w:r w:rsidRPr="004A1446">
        <w:t>für Ersatzteillieferungen verpflichten Sie sich in der Regel?</w:t>
      </w:r>
    </w:p>
    <w:p w14:paraId="067B6547" w14:textId="22DC3169" w:rsidR="00ED7D7A" w:rsidRPr="00897F56" w:rsidRDefault="00ED7D7A"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 xml:space="preserve">Mehr als </w:t>
      </w:r>
      <w:r w:rsidR="00FF60A5">
        <w:rPr>
          <w:sz w:val="20"/>
        </w:rPr>
        <w:t>20</w:t>
      </w:r>
      <w:r>
        <w:rPr>
          <w:sz w:val="20"/>
        </w:rPr>
        <w:t xml:space="preserve"> Jahre</w:t>
      </w:r>
    </w:p>
    <w:p w14:paraId="46E8FD67" w14:textId="4EE2309A" w:rsidR="00ED7D7A" w:rsidRDefault="00ED7D7A"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247CA5">
        <w:rPr>
          <w:sz w:val="20"/>
        </w:rPr>
        <w:t>1</w:t>
      </w:r>
      <w:r w:rsidR="00FF60A5">
        <w:rPr>
          <w:sz w:val="20"/>
        </w:rPr>
        <w:t>0</w:t>
      </w:r>
      <w:r>
        <w:rPr>
          <w:sz w:val="20"/>
        </w:rPr>
        <w:t xml:space="preserve"> bis </w:t>
      </w:r>
      <w:r w:rsidR="00247CA5">
        <w:rPr>
          <w:sz w:val="20"/>
        </w:rPr>
        <w:t>2</w:t>
      </w:r>
      <w:r w:rsidR="00FF60A5">
        <w:rPr>
          <w:sz w:val="20"/>
        </w:rPr>
        <w:t>0</w:t>
      </w:r>
      <w:r>
        <w:rPr>
          <w:sz w:val="20"/>
        </w:rPr>
        <w:t xml:space="preserve"> Jahre</w:t>
      </w:r>
    </w:p>
    <w:p w14:paraId="734E437D" w14:textId="713DDF26" w:rsidR="00FF60A5" w:rsidRPr="00897F56" w:rsidRDefault="00FF60A5"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247CA5">
        <w:rPr>
          <w:sz w:val="20"/>
        </w:rPr>
        <w:t>5 bis 10</w:t>
      </w:r>
      <w:r>
        <w:rPr>
          <w:sz w:val="20"/>
        </w:rPr>
        <w:t xml:space="preserve"> Jahre</w:t>
      </w:r>
    </w:p>
    <w:p w14:paraId="1C8001E8" w14:textId="77777777" w:rsidR="00ED7D7A" w:rsidRPr="004A428D" w:rsidRDefault="00ED7D7A"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 xml:space="preserve">weniger als </w:t>
      </w:r>
      <w:r w:rsidR="00FF60A5">
        <w:rPr>
          <w:sz w:val="20"/>
        </w:rPr>
        <w:t>5</w:t>
      </w:r>
      <w:r>
        <w:rPr>
          <w:sz w:val="20"/>
        </w:rPr>
        <w:t xml:space="preserve"> Jahre (</w:t>
      </w:r>
      <w:r w:rsidR="00E95B70">
        <w:rPr>
          <w:sz w:val="20"/>
        </w:rPr>
        <w:t>KO Kriterium</w:t>
      </w:r>
      <w:r w:rsidRPr="00897F56">
        <w:rPr>
          <w:sz w:val="20"/>
        </w:rPr>
        <w:t>)</w:t>
      </w:r>
    </w:p>
    <w:p w14:paraId="75D5DF8B" w14:textId="77777777" w:rsidR="00FF60A5" w:rsidRDefault="00FF60A5" w:rsidP="003E62BE">
      <w:pPr>
        <w:pStyle w:val="berschrift4"/>
      </w:pPr>
      <w:r>
        <w:t>Haben Sie bereits ein</w:t>
      </w:r>
      <w:r w:rsidR="00ED7D7A" w:rsidRPr="00CE0E1F">
        <w:t xml:space="preserve"> Ersatzteilversorgungskonzept</w:t>
      </w:r>
      <w:r>
        <w:t>?</w:t>
      </w:r>
    </w:p>
    <w:p w14:paraId="28EDD587" w14:textId="273A83A0" w:rsidR="00A14C41" w:rsidRDefault="00FF60A5"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A14C41">
        <w:rPr>
          <w:sz w:val="20"/>
        </w:rPr>
        <w:t xml:space="preserve"> Nein</w:t>
      </w:r>
    </w:p>
    <w:p w14:paraId="47256399" w14:textId="77777777" w:rsidR="00FF60A5" w:rsidRPr="00A14C41" w:rsidRDefault="00FF60A5" w:rsidP="0083633A">
      <w:pPr>
        <w:pStyle w:val="Listenabsatz"/>
        <w:ind w:left="1701"/>
        <w:rPr>
          <w:sz w:val="20"/>
        </w:rPr>
      </w:pPr>
      <w:r w:rsidRPr="00A14C41">
        <w:rPr>
          <w:sz w:val="20"/>
        </w:rPr>
        <w:t>Wenn Ja, erläutern Sie Ihr Ersatzteilversorgungskonzept in Kurzform</w:t>
      </w:r>
    </w:p>
    <w:p w14:paraId="006AD055" w14:textId="77777777" w:rsidR="00ED7D7A" w:rsidRDefault="00ED7D7A" w:rsidP="0083633A">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1CC70800" w14:textId="77777777" w:rsidR="00ED7D7A" w:rsidRPr="00DB593B" w:rsidRDefault="00ED7D7A" w:rsidP="00ED7D7A">
      <w:pPr>
        <w:ind w:left="850" w:firstLine="425"/>
        <w:rPr>
          <w:color w:val="0D0D0D" w:themeColor="text1" w:themeTint="F2"/>
          <w:sz w:val="20"/>
        </w:rPr>
      </w:pPr>
    </w:p>
    <w:p w14:paraId="1A8AA78B" w14:textId="77777777" w:rsidR="00ED7D7A" w:rsidRDefault="00A11429" w:rsidP="003E62BE">
      <w:pPr>
        <w:pStyle w:val="berschrift4"/>
      </w:pPr>
      <w:r>
        <w:t>S</w:t>
      </w:r>
      <w:r w:rsidR="00ED7D7A" w:rsidRPr="00897F56">
        <w:t xml:space="preserve">tellen Sie sicher, dass die Ersatzteile oder Nachfolge-Ersatzteile, die ohne eine Anpassung der Anlage einsetzbar sein müssen, über die gesamte Nutzungsdauer lieferbar </w:t>
      </w:r>
      <w:r>
        <w:t>sind</w:t>
      </w:r>
      <w:r w:rsidR="00ED7D7A" w:rsidRPr="00897F56">
        <w:t xml:space="preserve">? </w:t>
      </w:r>
    </w:p>
    <w:p w14:paraId="544A3FAC" w14:textId="5350DF6E" w:rsidR="00A11429" w:rsidRDefault="00A11429"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Nein</w:t>
      </w:r>
    </w:p>
    <w:p w14:paraId="3F798635" w14:textId="77777777" w:rsidR="00A11429" w:rsidRPr="00A11429" w:rsidRDefault="00A11429" w:rsidP="0083633A">
      <w:pPr>
        <w:pStyle w:val="Listenabsatz"/>
        <w:ind w:left="1701"/>
        <w:rPr>
          <w:sz w:val="20"/>
        </w:rPr>
      </w:pPr>
      <w:r w:rsidRPr="00A14C41">
        <w:rPr>
          <w:sz w:val="20"/>
        </w:rPr>
        <w:t xml:space="preserve">Wenn Ja, erläutern Sie </w:t>
      </w:r>
      <w:r>
        <w:rPr>
          <w:sz w:val="20"/>
        </w:rPr>
        <w:t xml:space="preserve">dies </w:t>
      </w:r>
      <w:r w:rsidRPr="00A14C41">
        <w:rPr>
          <w:sz w:val="20"/>
        </w:rPr>
        <w:t>in Kurzform</w:t>
      </w:r>
    </w:p>
    <w:p w14:paraId="341E83CF" w14:textId="77777777" w:rsidR="00ED7D7A" w:rsidRDefault="00ED7D7A" w:rsidP="0083633A">
      <w:pPr>
        <w:ind w:left="1701"/>
        <w:rPr>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11B36CE6" w14:textId="272E5A23" w:rsidR="00531237" w:rsidRPr="004A428D" w:rsidRDefault="00531237" w:rsidP="00531237">
      <w:pPr>
        <w:pStyle w:val="berschrift3"/>
        <w:rPr>
          <w:b w:val="0"/>
        </w:rPr>
      </w:pPr>
      <w:bookmarkStart w:id="220" w:name="_Toc518646517"/>
      <w:bookmarkStart w:id="221" w:name="_Toc518661973"/>
      <w:bookmarkStart w:id="222" w:name="_Toc520724351"/>
      <w:bookmarkEnd w:id="219"/>
      <w:r w:rsidRPr="00CE0E1F">
        <w:t>Instandhaltung</w:t>
      </w:r>
      <w:r>
        <w:t xml:space="preserve"> und Level 2 Support</w:t>
      </w:r>
      <w:bookmarkEnd w:id="220"/>
      <w:bookmarkEnd w:id="221"/>
      <w:bookmarkEnd w:id="222"/>
    </w:p>
    <w:p w14:paraId="2B657F16" w14:textId="77777777" w:rsidR="00531237" w:rsidRPr="004A1446" w:rsidRDefault="00531237" w:rsidP="003E62BE">
      <w:pPr>
        <w:pStyle w:val="berschrift4"/>
      </w:pPr>
      <w:r w:rsidRPr="004A1446">
        <w:t>Verfolgen Sie ein Schulungskonzept für die Instandhalter ihrer Kunden?</w:t>
      </w:r>
    </w:p>
    <w:p w14:paraId="6FC92610" w14:textId="792BCF57" w:rsidR="00531237" w:rsidRPr="004A1446" w:rsidRDefault="00531237"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Nein</w:t>
      </w:r>
    </w:p>
    <w:p w14:paraId="12C62110" w14:textId="77777777" w:rsidR="00531237" w:rsidRPr="004A1446" w:rsidRDefault="00531237" w:rsidP="0083633A">
      <w:pPr>
        <w:pStyle w:val="Listenabsatz"/>
        <w:ind w:left="1701"/>
        <w:rPr>
          <w:sz w:val="20"/>
        </w:rPr>
      </w:pPr>
    </w:p>
    <w:p w14:paraId="55EF0FFE" w14:textId="30FA1CCE" w:rsidR="00531237" w:rsidRPr="004A1446" w:rsidRDefault="00F230F7" w:rsidP="0083633A">
      <w:pPr>
        <w:pStyle w:val="Listenabsatz"/>
        <w:ind w:left="1701"/>
        <w:rPr>
          <w:sz w:val="20"/>
        </w:rPr>
      </w:pPr>
      <w:r>
        <w:rPr>
          <w:sz w:val="20"/>
        </w:rPr>
        <w:t>Wenn nein, sind Sie bereit ein Konzept</w:t>
      </w:r>
      <w:r w:rsidR="00531237" w:rsidRPr="004A1446">
        <w:rPr>
          <w:sz w:val="20"/>
        </w:rPr>
        <w:t xml:space="preserve"> zu entwickeln? (KO-Kriterium)</w:t>
      </w:r>
    </w:p>
    <w:p w14:paraId="4F45716B" w14:textId="6B32F8D0" w:rsidR="00531237" w:rsidRPr="004A1446" w:rsidRDefault="00531237"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Nein</w:t>
      </w:r>
    </w:p>
    <w:p w14:paraId="361CF029" w14:textId="77777777" w:rsidR="00531237" w:rsidRPr="004A1446" w:rsidRDefault="00531237" w:rsidP="00531237">
      <w:pPr>
        <w:ind w:left="950" w:firstLine="325"/>
        <w:rPr>
          <w:color w:val="0D0D0D" w:themeColor="text1" w:themeTint="F2"/>
          <w:sz w:val="20"/>
        </w:rPr>
      </w:pPr>
    </w:p>
    <w:p w14:paraId="0F362A04" w14:textId="77777777" w:rsidR="00531237" w:rsidRPr="004A1446" w:rsidRDefault="00531237" w:rsidP="003E62BE">
      <w:pPr>
        <w:pStyle w:val="berschrift4"/>
      </w:pPr>
      <w:r w:rsidRPr="004A1446">
        <w:t xml:space="preserve">Welche Mindestlaufzeiten für Instandhaltungsbetreuung (Level 2 Support) sehen Sie vor? </w:t>
      </w:r>
    </w:p>
    <w:p w14:paraId="2BF69C1E" w14:textId="586F99B7" w:rsidR="00A11429" w:rsidRPr="00897F56" w:rsidRDefault="00A11429"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2ECFFB5F" w14:textId="0E97494C" w:rsidR="00A11429" w:rsidRDefault="00A11429"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7BEB487F" w14:textId="3288FCCB" w:rsidR="00A11429" w:rsidRPr="00897F56" w:rsidRDefault="00A11429"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B74D1F2" w14:textId="5BEFD463" w:rsidR="00213113" w:rsidRPr="004A1446" w:rsidRDefault="00A11429"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 xml:space="preserve">weniger als 5 </w:t>
      </w:r>
      <w:r w:rsidR="00247CA5">
        <w:rPr>
          <w:sz w:val="20"/>
        </w:rPr>
        <w:t>Jahre</w:t>
      </w:r>
    </w:p>
    <w:p w14:paraId="7BA70EDF" w14:textId="77777777" w:rsidR="009D3D1A" w:rsidRPr="004A428D" w:rsidRDefault="00283A18" w:rsidP="00886242">
      <w:r>
        <w:br w:type="page"/>
      </w:r>
    </w:p>
    <w:p w14:paraId="52F278D2" w14:textId="18B849C0" w:rsidR="009D3D1A" w:rsidRPr="001B0031" w:rsidRDefault="00D61A52" w:rsidP="00104660">
      <w:pPr>
        <w:pStyle w:val="berschrift2"/>
      </w:pPr>
      <w:bookmarkStart w:id="223" w:name="_Toc520724352"/>
      <w:r w:rsidRPr="00D61A52">
        <w:lastRenderedPageBreak/>
        <w:t>Modul</w:t>
      </w:r>
      <w:r w:rsidR="009D3D1A" w:rsidRPr="001B0031">
        <w:t xml:space="preserve"> 2: Gleisfeldvernetzung</w:t>
      </w:r>
      <w:bookmarkEnd w:id="223"/>
      <w:r w:rsidR="009D3D1A" w:rsidRPr="001B0031">
        <w:t xml:space="preserve"> </w:t>
      </w:r>
    </w:p>
    <w:p w14:paraId="3B11FB36" w14:textId="6CE971DA" w:rsidR="00ED1A23" w:rsidRDefault="00D61A52" w:rsidP="00D61A52">
      <w:pPr>
        <w:pStyle w:val="berschrift2"/>
      </w:pPr>
      <w:bookmarkStart w:id="224" w:name="_Toc513552225"/>
      <w:bookmarkStart w:id="225" w:name="_Toc517783397"/>
      <w:bookmarkStart w:id="226" w:name="_Toc517797873"/>
      <w:bookmarkStart w:id="227" w:name="_Toc518646519"/>
      <w:bookmarkStart w:id="228" w:name="_Toc518661975"/>
      <w:bookmarkStart w:id="229" w:name="_Toc520724353"/>
      <w:r w:rsidRPr="00D61A52">
        <w:rPr>
          <w:color w:val="000000"/>
          <w:kern w:val="0"/>
        </w:rPr>
        <w:t>Modul</w:t>
      </w:r>
      <w:r w:rsidR="00E230B0" w:rsidRPr="006F5F58">
        <w:t xml:space="preserve"> 2a</w:t>
      </w:r>
      <w:r w:rsidR="00274C7E" w:rsidRPr="006F5F58">
        <w:t xml:space="preserve"> </w:t>
      </w:r>
      <w:r w:rsidR="00832538">
        <w:t>Gleisfeldkonzentrator (</w:t>
      </w:r>
      <w:r w:rsidR="00274C7E" w:rsidRPr="006F5F58">
        <w:t>GFK</w:t>
      </w:r>
      <w:bookmarkEnd w:id="224"/>
      <w:r w:rsidR="00832538">
        <w:t>)</w:t>
      </w:r>
      <w:bookmarkEnd w:id="225"/>
      <w:bookmarkEnd w:id="226"/>
      <w:bookmarkEnd w:id="227"/>
      <w:bookmarkEnd w:id="228"/>
      <w:bookmarkEnd w:id="229"/>
    </w:p>
    <w:p w14:paraId="3BDF282D" w14:textId="77777777" w:rsidR="00ED1A23" w:rsidRPr="004A1446" w:rsidRDefault="00A241B0" w:rsidP="00ED1A23">
      <w:pPr>
        <w:pStyle w:val="Textkrper"/>
        <w:rPr>
          <w:sz w:val="20"/>
        </w:rPr>
      </w:pPr>
      <w:r w:rsidRPr="004A1446">
        <w:rPr>
          <w:sz w:val="20"/>
        </w:rPr>
        <w:t>Der Gleisfeldkonzentrator ist ein Betonschalthaus in dem die Stromversorgungseinheit, die Prozessdatenschnittstellen, die Diagnoseschnittstellen, die Achszähleinheiten sowie die dazugehörige technische Gebäudeausrüstung untergebracht wird.</w:t>
      </w:r>
    </w:p>
    <w:p w14:paraId="7B150CDA" w14:textId="1B7C6747" w:rsidR="00150F25" w:rsidRDefault="00247CA5" w:rsidP="003E62BE">
      <w:pPr>
        <w:pStyle w:val="berschrift4"/>
      </w:pPr>
      <w:r>
        <w:t>Referenzen</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247CA5" w:rsidRPr="00897F56" w14:paraId="206F328E" w14:textId="77777777" w:rsidTr="00247CA5">
        <w:trPr>
          <w:trHeight w:val="849"/>
        </w:trPr>
        <w:tc>
          <w:tcPr>
            <w:tcW w:w="3685" w:type="dxa"/>
            <w:shd w:val="clear" w:color="auto" w:fill="auto"/>
          </w:tcPr>
          <w:p w14:paraId="719B0479" w14:textId="77777777" w:rsidR="00247CA5" w:rsidRPr="00CE0E1F" w:rsidRDefault="00247CA5" w:rsidP="00E95B70">
            <w:pPr>
              <w:rPr>
                <w:sz w:val="20"/>
              </w:rPr>
            </w:pPr>
            <w:r w:rsidRPr="004A1446">
              <w:rPr>
                <w:sz w:val="20"/>
              </w:rPr>
              <w:t>Produkte</w:t>
            </w:r>
          </w:p>
        </w:tc>
        <w:tc>
          <w:tcPr>
            <w:tcW w:w="1559" w:type="dxa"/>
            <w:shd w:val="clear" w:color="auto" w:fill="auto"/>
          </w:tcPr>
          <w:p w14:paraId="0C70B88F" w14:textId="6B42B3A6" w:rsidR="00247CA5" w:rsidRPr="00CE0E1F" w:rsidRDefault="00247CA5" w:rsidP="00E95B70">
            <w:pPr>
              <w:rPr>
                <w:sz w:val="20"/>
              </w:rPr>
            </w:pPr>
            <w:r w:rsidRPr="00CE0E1F">
              <w:rPr>
                <w:sz w:val="20"/>
              </w:rPr>
              <w:t>Entwicklung im eigenen Unternehmen</w:t>
            </w:r>
          </w:p>
        </w:tc>
        <w:tc>
          <w:tcPr>
            <w:tcW w:w="1560" w:type="dxa"/>
          </w:tcPr>
          <w:p w14:paraId="5B64FD78" w14:textId="12541AD8" w:rsidR="00247CA5" w:rsidRPr="00CE0E1F" w:rsidRDefault="00247CA5" w:rsidP="00E95B70">
            <w:pPr>
              <w:rPr>
                <w:sz w:val="20"/>
              </w:rPr>
            </w:pPr>
            <w:r>
              <w:rPr>
                <w:sz w:val="20"/>
              </w:rPr>
              <w:t>Herstellung</w:t>
            </w:r>
            <w:r w:rsidRPr="00CE0E1F">
              <w:rPr>
                <w:sz w:val="20"/>
              </w:rPr>
              <w:t xml:space="preserve"> im eigenen Unternehmen</w:t>
            </w:r>
          </w:p>
        </w:tc>
        <w:tc>
          <w:tcPr>
            <w:tcW w:w="2268" w:type="dxa"/>
            <w:shd w:val="clear" w:color="auto" w:fill="auto"/>
          </w:tcPr>
          <w:p w14:paraId="4C5CD549" w14:textId="089087C8" w:rsidR="00247CA5" w:rsidRPr="00CE0E1F" w:rsidRDefault="00247CA5" w:rsidP="00E95B70">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247CA5" w:rsidRPr="00897F56" w14:paraId="287D130F" w14:textId="77777777" w:rsidTr="00247CA5">
        <w:trPr>
          <w:trHeight w:val="240"/>
        </w:trPr>
        <w:tc>
          <w:tcPr>
            <w:tcW w:w="3685" w:type="dxa"/>
            <w:shd w:val="clear" w:color="auto" w:fill="auto"/>
          </w:tcPr>
          <w:p w14:paraId="64F32DAD" w14:textId="77777777" w:rsidR="00247CA5" w:rsidRPr="00897F56" w:rsidRDefault="00247CA5" w:rsidP="00E95B70">
            <w:pPr>
              <w:rPr>
                <w:sz w:val="20"/>
              </w:rPr>
            </w:pPr>
            <w:r w:rsidRPr="004A1446">
              <w:rPr>
                <w:sz w:val="20"/>
              </w:rPr>
              <w:t>Hochbau Betonschalthaus</w:t>
            </w:r>
          </w:p>
        </w:tc>
        <w:tc>
          <w:tcPr>
            <w:tcW w:w="1559" w:type="dxa"/>
            <w:shd w:val="clear" w:color="auto" w:fill="auto"/>
            <w:vAlign w:val="center"/>
          </w:tcPr>
          <w:p w14:paraId="1BAB07DD"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0B597C3C"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02FFC033"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247CA5" w:rsidRPr="00897F56" w14:paraId="2DDF5653" w14:textId="77777777" w:rsidTr="00247CA5">
        <w:trPr>
          <w:trHeight w:val="229"/>
        </w:trPr>
        <w:tc>
          <w:tcPr>
            <w:tcW w:w="3685" w:type="dxa"/>
            <w:shd w:val="clear" w:color="auto" w:fill="auto"/>
          </w:tcPr>
          <w:p w14:paraId="6150F892" w14:textId="77777777" w:rsidR="00247CA5" w:rsidRPr="00897F56" w:rsidRDefault="00247CA5" w:rsidP="00E95B70">
            <w:pPr>
              <w:rPr>
                <w:sz w:val="20"/>
              </w:rPr>
            </w:pPr>
            <w:r w:rsidRPr="004A1446">
              <w:rPr>
                <w:sz w:val="20"/>
              </w:rPr>
              <w:t>Technische Gebäudeausrüstung</w:t>
            </w:r>
          </w:p>
        </w:tc>
        <w:tc>
          <w:tcPr>
            <w:tcW w:w="1559" w:type="dxa"/>
            <w:shd w:val="clear" w:color="auto" w:fill="auto"/>
            <w:vAlign w:val="center"/>
          </w:tcPr>
          <w:p w14:paraId="59F84688"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24B6C4AC"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12A3B83A"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247CA5" w:rsidRPr="00897F56" w14:paraId="73BC3740" w14:textId="77777777" w:rsidTr="00247CA5">
        <w:trPr>
          <w:trHeight w:val="240"/>
        </w:trPr>
        <w:tc>
          <w:tcPr>
            <w:tcW w:w="3685" w:type="dxa"/>
            <w:shd w:val="clear" w:color="auto" w:fill="auto"/>
          </w:tcPr>
          <w:p w14:paraId="6BFF6C0A" w14:textId="77777777" w:rsidR="00247CA5" w:rsidRPr="00897F56" w:rsidRDefault="00247CA5" w:rsidP="00E95B70">
            <w:pPr>
              <w:rPr>
                <w:sz w:val="20"/>
              </w:rPr>
            </w:pPr>
            <w:r>
              <w:rPr>
                <w:sz w:val="20"/>
              </w:rPr>
              <w:t>Rechnergestelle</w:t>
            </w:r>
            <w:r w:rsidRPr="004A1446">
              <w:rPr>
                <w:sz w:val="20"/>
              </w:rPr>
              <w:t xml:space="preserve"> </w:t>
            </w:r>
            <w:r>
              <w:rPr>
                <w:sz w:val="20"/>
              </w:rPr>
              <w:t>und Gestellverkabelung</w:t>
            </w:r>
          </w:p>
        </w:tc>
        <w:tc>
          <w:tcPr>
            <w:tcW w:w="1559" w:type="dxa"/>
            <w:shd w:val="clear" w:color="auto" w:fill="auto"/>
            <w:vAlign w:val="center"/>
          </w:tcPr>
          <w:p w14:paraId="08C6902A"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449557CD"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0562452" w14:textId="77777777" w:rsidR="00247CA5" w:rsidRPr="00CE0E1F" w:rsidRDefault="00247CA5" w:rsidP="00E95B70">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16A08DCF" w14:textId="77777777" w:rsidR="00461964" w:rsidRPr="004A1446" w:rsidRDefault="00461964" w:rsidP="00461964">
      <w:pPr>
        <w:pStyle w:val="Textkrper"/>
        <w:ind w:left="425"/>
        <w:rPr>
          <w:sz w:val="20"/>
        </w:rPr>
      </w:pPr>
    </w:p>
    <w:p w14:paraId="286D05E8" w14:textId="77777777" w:rsidR="00622AF5" w:rsidRDefault="00622AF5" w:rsidP="00622AF5">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79886899" w14:textId="77777777" w:rsidR="00213113" w:rsidRDefault="00213113" w:rsidP="00461964">
      <w:pPr>
        <w:pStyle w:val="Textkrper"/>
        <w:ind w:left="425"/>
        <w:rPr>
          <w:rFonts w:cs="Arial"/>
          <w:sz w:val="20"/>
        </w:rPr>
      </w:pPr>
    </w:p>
    <w:p w14:paraId="0121B530" w14:textId="0B00E60C" w:rsidR="00E95B70" w:rsidRDefault="00E95B70" w:rsidP="003E62BE">
      <w:pPr>
        <w:pStyle w:val="berschrift4"/>
      </w:pPr>
      <w:r>
        <w:t>Vision und Roadmap</w:t>
      </w:r>
    </w:p>
    <w:p w14:paraId="0530B2CE" w14:textId="5BBF0E38" w:rsidR="00E95B70" w:rsidRDefault="00E95B70" w:rsidP="00E95B70">
      <w:pPr>
        <w:pStyle w:val="berschrift5"/>
      </w:pPr>
      <w:r>
        <w:t>In</w:t>
      </w:r>
      <w:r w:rsidR="00F230F7">
        <w:t xml:space="preserve"> welcher Zeit planen S</w:t>
      </w:r>
      <w:r>
        <w:t>ie eine</w:t>
      </w:r>
      <w:r w:rsidR="00F230F7">
        <w:t xml:space="preserve">n Prototyp für dieses </w:t>
      </w:r>
      <w:r w:rsidR="00D61A52" w:rsidRPr="00D61A52">
        <w:t xml:space="preserve">Modul </w:t>
      </w:r>
      <w:r w:rsidR="00F230F7">
        <w:t>zu entwickeln?</w:t>
      </w:r>
    </w:p>
    <w:p w14:paraId="38483D70" w14:textId="4EF6ED4A"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4669C44B" w14:textId="3B3879E6"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247CA5">
        <w:rPr>
          <w:sz w:val="20"/>
        </w:rPr>
        <w:t>Jahre</w:t>
      </w:r>
    </w:p>
    <w:p w14:paraId="629C3A39" w14:textId="70E0F66B" w:rsidR="00E95B70" w:rsidRPr="004A428D"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247CA5">
        <w:rPr>
          <w:sz w:val="20"/>
        </w:rPr>
        <w:t xml:space="preserve"> Jahre</w:t>
      </w:r>
    </w:p>
    <w:p w14:paraId="1E7299C4" w14:textId="77777777" w:rsidR="00E95B70" w:rsidRPr="004A428D" w:rsidRDefault="00E95B70" w:rsidP="00E95B70">
      <w:pPr>
        <w:pStyle w:val="Kopfzeile"/>
        <w:tabs>
          <w:tab w:val="clear" w:pos="4536"/>
          <w:tab w:val="clear" w:pos="9072"/>
        </w:tabs>
        <w:spacing w:line="240" w:lineRule="atLeast"/>
        <w:ind w:left="1728"/>
        <w:rPr>
          <w:sz w:val="20"/>
        </w:rPr>
      </w:pPr>
    </w:p>
    <w:p w14:paraId="2D81ADC0" w14:textId="22097D48" w:rsidR="00E95B70" w:rsidRDefault="00E95B70" w:rsidP="00E95B70">
      <w:pPr>
        <w:pStyle w:val="berschrift5"/>
      </w:pPr>
      <w:r>
        <w:t>Planen Sie auch bei anderen Bahn Infrastrukturanbietern als Lieferant aufzutreten? U</w:t>
      </w:r>
      <w:r w:rsidR="00F230F7">
        <w:t>nd wenn Ja, in welchem Zeitraum?</w:t>
      </w:r>
    </w:p>
    <w:p w14:paraId="62F36568" w14:textId="21819821"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2</w:t>
      </w:r>
      <w:r w:rsidRPr="00213113">
        <w:rPr>
          <w:sz w:val="20"/>
        </w:rPr>
        <w:t xml:space="preserve"> Jahre</w:t>
      </w:r>
    </w:p>
    <w:p w14:paraId="2E862BA3" w14:textId="57B19543"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mehr als 2 Jahre</w:t>
      </w:r>
    </w:p>
    <w:p w14:paraId="6C44D26C" w14:textId="34F19150" w:rsidR="00E95B70"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27495AA5" w14:textId="07FF63B1" w:rsidR="00E95B70" w:rsidRPr="004A428D" w:rsidRDefault="00E95B70" w:rsidP="003E62BE">
      <w:pPr>
        <w:pStyle w:val="berschrift4"/>
      </w:pPr>
      <w:r>
        <w:t>E</w:t>
      </w:r>
      <w:r w:rsidRPr="00CE0E1F">
        <w:t>rsatzteil</w:t>
      </w:r>
      <w:r w:rsidR="00247CA5">
        <w:t>konzept</w:t>
      </w:r>
    </w:p>
    <w:p w14:paraId="44272483" w14:textId="59107948" w:rsidR="00E95B70" w:rsidRPr="004A1446" w:rsidRDefault="00E95B70" w:rsidP="00E95B70">
      <w:pPr>
        <w:pStyle w:val="berschrift5"/>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t xml:space="preserve"> </w:t>
      </w:r>
      <w:r w:rsidRPr="004A1446">
        <w:t>für Ersatzteillieferungen verp</w:t>
      </w:r>
      <w:r w:rsidR="00F230F7">
        <w:t>flichten Sie sich in der Regel?</w:t>
      </w:r>
    </w:p>
    <w:p w14:paraId="2CB094C0" w14:textId="64FDD894" w:rsidR="00E95B70" w:rsidRPr="00897F56" w:rsidRDefault="00E95B70"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0D475774" w14:textId="1926BA48" w:rsidR="00E95B70"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04F2BE7B" w14:textId="4A3E3FAA" w:rsidR="00E95B70" w:rsidRPr="00897F56"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F823724" w14:textId="77777777" w:rsidR="00E95B70" w:rsidRPr="004A428D"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718A64B3" w14:textId="77777777" w:rsidR="00E95B70" w:rsidRDefault="00E95B70" w:rsidP="00E95B70">
      <w:pPr>
        <w:pStyle w:val="berschrift5"/>
      </w:pPr>
      <w:r>
        <w:t>Haben Sie bereits ein</w:t>
      </w:r>
      <w:r w:rsidRPr="00CE0E1F">
        <w:t xml:space="preserve"> Ersatzteilversorgungskonzept</w:t>
      </w:r>
      <w:r>
        <w:t>?</w:t>
      </w:r>
    </w:p>
    <w:p w14:paraId="65461459" w14:textId="1B816661"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Nein</w:t>
      </w:r>
    </w:p>
    <w:p w14:paraId="4C8774C5" w14:textId="77777777" w:rsidR="00E95B70" w:rsidRPr="00A14C41" w:rsidRDefault="00E95B70" w:rsidP="0083633A">
      <w:pPr>
        <w:pStyle w:val="Listenabsatz"/>
        <w:ind w:left="1701"/>
        <w:rPr>
          <w:sz w:val="20"/>
        </w:rPr>
      </w:pPr>
      <w:r w:rsidRPr="00A14C41">
        <w:rPr>
          <w:sz w:val="20"/>
        </w:rPr>
        <w:t>Wenn Ja, erläutern Sie Ihr Ersatzteilversorgungskonzept in Kurzform</w:t>
      </w:r>
    </w:p>
    <w:p w14:paraId="03978CA0" w14:textId="77777777" w:rsidR="00E95B70" w:rsidRDefault="00E95B70" w:rsidP="0083633A">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67FA8E8B" w14:textId="77777777" w:rsidR="00E95B70" w:rsidRPr="00DB593B" w:rsidRDefault="00E95B70" w:rsidP="00E95B70">
      <w:pPr>
        <w:ind w:left="850" w:firstLine="425"/>
        <w:rPr>
          <w:color w:val="0D0D0D" w:themeColor="text1" w:themeTint="F2"/>
          <w:sz w:val="20"/>
        </w:rPr>
      </w:pPr>
    </w:p>
    <w:p w14:paraId="123B6216" w14:textId="77777777" w:rsidR="00E95B70" w:rsidRDefault="00E95B70" w:rsidP="00E95B70">
      <w:pPr>
        <w:pStyle w:val="berschrift5"/>
      </w:pPr>
      <w:r>
        <w:t>S</w:t>
      </w:r>
      <w:r w:rsidRPr="00897F56">
        <w:t xml:space="preserve">tellen Sie sicher, dass die Ersatzteile oder Nachfolge-Ersatzteile, die ohne eine Anpassung der Anlage einsetzbar sein müssen, über die gesamte Nutzungsdauer lieferbar </w:t>
      </w:r>
      <w:r>
        <w:t>sind</w:t>
      </w:r>
      <w:r w:rsidRPr="00897F56">
        <w:t xml:space="preserve">? </w:t>
      </w:r>
    </w:p>
    <w:p w14:paraId="0B2E9593" w14:textId="66A45AA7"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Nein</w:t>
      </w:r>
    </w:p>
    <w:p w14:paraId="152CE8FE" w14:textId="77777777" w:rsidR="00E95B70" w:rsidRPr="00A11429" w:rsidRDefault="00E95B70" w:rsidP="0083633A">
      <w:pPr>
        <w:pStyle w:val="Listenabsatz"/>
        <w:ind w:left="1701"/>
        <w:rPr>
          <w:sz w:val="20"/>
        </w:rPr>
      </w:pPr>
      <w:r w:rsidRPr="00A14C41">
        <w:rPr>
          <w:sz w:val="20"/>
        </w:rPr>
        <w:t xml:space="preserve">Wenn Ja, erläutern Sie </w:t>
      </w:r>
      <w:r>
        <w:rPr>
          <w:sz w:val="20"/>
        </w:rPr>
        <w:t xml:space="preserve">dies </w:t>
      </w:r>
      <w:r w:rsidRPr="00A14C41">
        <w:rPr>
          <w:sz w:val="20"/>
        </w:rPr>
        <w:t>in Kurzform</w:t>
      </w:r>
    </w:p>
    <w:p w14:paraId="76F321C6" w14:textId="718E221D" w:rsidR="00247CA5" w:rsidRDefault="00E95B70" w:rsidP="0083633A">
      <w:pPr>
        <w:ind w:left="1701"/>
        <w:rPr>
          <w:rFonts w:cs="Arial"/>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4255D30B" w14:textId="290F5A75" w:rsidR="00E95B70" w:rsidRPr="00247CA5" w:rsidRDefault="00247CA5" w:rsidP="00247CA5">
      <w:pPr>
        <w:rPr>
          <w:rFonts w:cs="Arial"/>
          <w:sz w:val="20"/>
        </w:rPr>
      </w:pPr>
      <w:r>
        <w:rPr>
          <w:rFonts w:cs="Arial"/>
          <w:sz w:val="20"/>
        </w:rPr>
        <w:br w:type="page"/>
      </w:r>
    </w:p>
    <w:p w14:paraId="6863B066" w14:textId="1F39EC6C" w:rsidR="00E95B70" w:rsidRPr="004A428D" w:rsidRDefault="00E95B70" w:rsidP="003E62BE">
      <w:pPr>
        <w:pStyle w:val="berschrift4"/>
        <w:rPr>
          <w:b/>
        </w:rPr>
      </w:pPr>
      <w:r w:rsidRPr="00CE0E1F">
        <w:lastRenderedPageBreak/>
        <w:t>Instandhaltung</w:t>
      </w:r>
      <w:r>
        <w:t xml:space="preserve"> und Level 2 Support</w:t>
      </w:r>
    </w:p>
    <w:p w14:paraId="5373227A" w14:textId="77777777" w:rsidR="00E95B70" w:rsidRPr="004A1446" w:rsidRDefault="00E95B70" w:rsidP="00E95B70">
      <w:pPr>
        <w:pStyle w:val="berschrift5"/>
      </w:pPr>
      <w:r w:rsidRPr="004A1446">
        <w:t>Verfolgen Sie ein Schulungskonzept für die Instandhalter ihrer Kunden?</w:t>
      </w:r>
    </w:p>
    <w:p w14:paraId="02FE91F8" w14:textId="5D608BB8"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Nein</w:t>
      </w:r>
    </w:p>
    <w:p w14:paraId="7B327CEE" w14:textId="77777777" w:rsidR="00E95B70" w:rsidRPr="004A1446" w:rsidRDefault="00E95B70" w:rsidP="0083633A">
      <w:pPr>
        <w:pStyle w:val="Listenabsatz"/>
        <w:ind w:left="1701"/>
        <w:rPr>
          <w:sz w:val="20"/>
        </w:rPr>
      </w:pPr>
    </w:p>
    <w:p w14:paraId="5AEFAC40" w14:textId="181AF8D4" w:rsidR="00E95B70" w:rsidRPr="004A1446" w:rsidRDefault="00E95B70" w:rsidP="0083633A">
      <w:pPr>
        <w:pStyle w:val="Listenabsatz"/>
        <w:ind w:left="1701"/>
        <w:rPr>
          <w:sz w:val="20"/>
        </w:rPr>
      </w:pPr>
      <w:r w:rsidRPr="004A1446">
        <w:rPr>
          <w:sz w:val="20"/>
        </w:rPr>
        <w:t>W</w:t>
      </w:r>
      <w:r w:rsidR="00F230F7">
        <w:rPr>
          <w:sz w:val="20"/>
        </w:rPr>
        <w:t xml:space="preserve">enn nein, sind Sie bereit ein Konzept </w:t>
      </w:r>
      <w:r w:rsidRPr="004A1446">
        <w:rPr>
          <w:sz w:val="20"/>
        </w:rPr>
        <w:t>zu entwickeln? (KO-Kriterium)</w:t>
      </w:r>
    </w:p>
    <w:p w14:paraId="37AFF27C" w14:textId="3BCF80FC"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247CA5">
        <w:rPr>
          <w:sz w:val="20"/>
        </w:rPr>
        <w:t xml:space="preserve"> Nein</w:t>
      </w:r>
    </w:p>
    <w:p w14:paraId="73F653B7" w14:textId="77777777" w:rsidR="00E95B70" w:rsidRPr="004A1446" w:rsidRDefault="00E95B70" w:rsidP="00E95B70">
      <w:pPr>
        <w:ind w:left="950" w:firstLine="325"/>
        <w:rPr>
          <w:color w:val="0D0D0D" w:themeColor="text1" w:themeTint="F2"/>
          <w:sz w:val="20"/>
        </w:rPr>
      </w:pPr>
    </w:p>
    <w:p w14:paraId="4BF6770F" w14:textId="77777777" w:rsidR="00E95B70" w:rsidRPr="004A1446" w:rsidRDefault="00E95B70" w:rsidP="00E95B70">
      <w:pPr>
        <w:pStyle w:val="berschrift5"/>
      </w:pPr>
      <w:r w:rsidRPr="004A1446">
        <w:t xml:space="preserve">Welche Mindestlaufzeiten für Instandhaltungsbetreuung (Level 2 Support) sehen Sie vor? </w:t>
      </w:r>
    </w:p>
    <w:p w14:paraId="494263B9" w14:textId="0E00DE24" w:rsidR="00E95B70" w:rsidRPr="00897F56" w:rsidRDefault="00E95B70"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12F891EB" w14:textId="36EF0C2A" w:rsidR="00E95B70"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65029273" w14:textId="1CF002CD" w:rsidR="00E95B70" w:rsidRPr="00897F56"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2EB93AD1" w14:textId="77777777" w:rsidR="00E95B70" w:rsidRPr="004A428D"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13123321" w14:textId="77777777" w:rsidR="0015261D" w:rsidRDefault="00283A18" w:rsidP="00886242">
      <w:pPr>
        <w:rPr>
          <w:sz w:val="20"/>
        </w:rPr>
      </w:pPr>
      <w:r>
        <w:rPr>
          <w:sz w:val="20"/>
        </w:rPr>
        <w:br w:type="page"/>
      </w:r>
    </w:p>
    <w:p w14:paraId="3C402C3D" w14:textId="4B916F75" w:rsidR="0015261D" w:rsidRDefault="00D61A52" w:rsidP="00104660">
      <w:pPr>
        <w:pStyle w:val="berschrift3"/>
      </w:pPr>
      <w:bookmarkStart w:id="230" w:name="_Toc513552226"/>
      <w:bookmarkStart w:id="231" w:name="_Toc517783398"/>
      <w:bookmarkStart w:id="232" w:name="_Toc517797874"/>
      <w:bookmarkStart w:id="233" w:name="_Toc518646520"/>
      <w:bookmarkStart w:id="234" w:name="_Toc518661976"/>
      <w:bookmarkStart w:id="235" w:name="_Toc520724354"/>
      <w:r w:rsidRPr="00D61A52">
        <w:lastRenderedPageBreak/>
        <w:t>Modul</w:t>
      </w:r>
      <w:r w:rsidR="00E230B0" w:rsidRPr="0015261D">
        <w:t xml:space="preserve"> 2b</w:t>
      </w:r>
      <w:r w:rsidR="00274C7E" w:rsidRPr="0015261D">
        <w:t xml:space="preserve"> </w:t>
      </w:r>
      <w:r w:rsidR="00A241B0">
        <w:t>Feldelementa</w:t>
      </w:r>
      <w:r w:rsidR="001A304F">
        <w:t xml:space="preserve">nschlusskasten </w:t>
      </w:r>
      <w:r w:rsidR="00274C7E" w:rsidRPr="0015261D">
        <w:t>(FeAk) inkl. Montageplatte</w:t>
      </w:r>
      <w:bookmarkEnd w:id="230"/>
      <w:bookmarkEnd w:id="231"/>
      <w:bookmarkEnd w:id="232"/>
      <w:bookmarkEnd w:id="233"/>
      <w:bookmarkEnd w:id="234"/>
      <w:bookmarkEnd w:id="235"/>
    </w:p>
    <w:p w14:paraId="04EE034B" w14:textId="77777777" w:rsidR="00ED1A23" w:rsidRDefault="00ED1A23" w:rsidP="00ED1A23">
      <w:pPr>
        <w:pStyle w:val="Textkrper"/>
      </w:pPr>
    </w:p>
    <w:p w14:paraId="3A0113A3" w14:textId="5356A90F" w:rsidR="00ED1A23" w:rsidRPr="004A1446" w:rsidRDefault="00A241B0" w:rsidP="00ED1A23">
      <w:pPr>
        <w:pStyle w:val="Textkrper"/>
        <w:rPr>
          <w:sz w:val="20"/>
        </w:rPr>
      </w:pPr>
      <w:r w:rsidRPr="004A1446">
        <w:rPr>
          <w:sz w:val="20"/>
        </w:rPr>
        <w:t>Der Feldelementanschlusskasten (FeAk) ist das Gehäuse in de</w:t>
      </w:r>
      <w:r w:rsidR="009C7030">
        <w:rPr>
          <w:sz w:val="20"/>
        </w:rPr>
        <w:t>m der Object-Controller (</w:t>
      </w:r>
      <w:r w:rsidR="00D61A52" w:rsidRPr="00D61A52">
        <w:rPr>
          <w:sz w:val="20"/>
        </w:rPr>
        <w:t>Modul</w:t>
      </w:r>
      <w:r w:rsidR="009C7030">
        <w:rPr>
          <w:sz w:val="20"/>
        </w:rPr>
        <w:t xml:space="preserve"> 3)</w:t>
      </w:r>
      <w:r w:rsidR="003E62BE">
        <w:rPr>
          <w:sz w:val="20"/>
        </w:rPr>
        <w:t>, die TK-Komponenten</w:t>
      </w:r>
      <w:r w:rsidRPr="004A1446">
        <w:rPr>
          <w:sz w:val="20"/>
        </w:rPr>
        <w:t xml:space="preserve">, ggf. die Elemente der Energieversorgung (Wandler, Transformatoren) </w:t>
      </w:r>
      <w:r w:rsidR="00194574" w:rsidRPr="004A1446">
        <w:rPr>
          <w:sz w:val="20"/>
        </w:rPr>
        <w:t>und das Feldseitige VPN-LST Gateway auf eine Mo</w:t>
      </w:r>
      <w:r w:rsidR="00F230F7">
        <w:rPr>
          <w:sz w:val="20"/>
        </w:rPr>
        <w:t>ntageplatte untergebracht</w:t>
      </w:r>
      <w:r w:rsidR="00194574" w:rsidRPr="004A1446">
        <w:rPr>
          <w:sz w:val="20"/>
        </w:rPr>
        <w:t xml:space="preserve"> und</w:t>
      </w:r>
      <w:r w:rsidRPr="004A1446">
        <w:rPr>
          <w:sz w:val="20"/>
        </w:rPr>
        <w:t xml:space="preserve"> vor äußeren Einflüssen </w:t>
      </w:r>
      <w:r w:rsidR="00194574" w:rsidRPr="004A1446">
        <w:rPr>
          <w:sz w:val="20"/>
        </w:rPr>
        <w:t>geschützt werden.</w:t>
      </w:r>
    </w:p>
    <w:p w14:paraId="565B2151" w14:textId="32A510E9" w:rsidR="003E62BE" w:rsidRPr="004A1446" w:rsidRDefault="00247CA5" w:rsidP="003E62BE">
      <w:pPr>
        <w:pStyle w:val="berschrift4"/>
      </w:pPr>
      <w:r>
        <w:t>Referenzen</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247CA5" w:rsidRPr="00897F56" w14:paraId="77D477A6" w14:textId="77777777" w:rsidTr="00247CA5">
        <w:trPr>
          <w:trHeight w:val="849"/>
        </w:trPr>
        <w:tc>
          <w:tcPr>
            <w:tcW w:w="3685" w:type="dxa"/>
            <w:shd w:val="clear" w:color="auto" w:fill="auto"/>
          </w:tcPr>
          <w:p w14:paraId="0119F6BF" w14:textId="77777777" w:rsidR="00247CA5" w:rsidRPr="00CE0E1F" w:rsidRDefault="00247CA5" w:rsidP="001843C6">
            <w:pPr>
              <w:rPr>
                <w:sz w:val="20"/>
              </w:rPr>
            </w:pPr>
            <w:r w:rsidRPr="004A1446">
              <w:rPr>
                <w:sz w:val="20"/>
              </w:rPr>
              <w:t>Produkte</w:t>
            </w:r>
          </w:p>
        </w:tc>
        <w:tc>
          <w:tcPr>
            <w:tcW w:w="1559" w:type="dxa"/>
            <w:shd w:val="clear" w:color="auto" w:fill="auto"/>
          </w:tcPr>
          <w:p w14:paraId="023D90DE" w14:textId="2EDD408B" w:rsidR="00247CA5" w:rsidRPr="00CE0E1F" w:rsidRDefault="00247CA5" w:rsidP="001843C6">
            <w:pPr>
              <w:rPr>
                <w:sz w:val="20"/>
              </w:rPr>
            </w:pPr>
            <w:r w:rsidRPr="00CE0E1F">
              <w:rPr>
                <w:sz w:val="20"/>
              </w:rPr>
              <w:t>Entwicklung im eigenen Unternehmen</w:t>
            </w:r>
          </w:p>
        </w:tc>
        <w:tc>
          <w:tcPr>
            <w:tcW w:w="1560" w:type="dxa"/>
          </w:tcPr>
          <w:p w14:paraId="0EEB3E16" w14:textId="5A8BC4B5" w:rsidR="00247CA5" w:rsidRPr="00CE0E1F" w:rsidRDefault="00247CA5" w:rsidP="001843C6">
            <w:pPr>
              <w:rPr>
                <w:sz w:val="20"/>
              </w:rPr>
            </w:pPr>
            <w:r>
              <w:rPr>
                <w:sz w:val="20"/>
              </w:rPr>
              <w:t>Herstellung</w:t>
            </w:r>
            <w:r w:rsidRPr="00CE0E1F">
              <w:rPr>
                <w:sz w:val="20"/>
              </w:rPr>
              <w:t xml:space="preserve"> im eigenen Unternehmen</w:t>
            </w:r>
          </w:p>
        </w:tc>
        <w:tc>
          <w:tcPr>
            <w:tcW w:w="2268" w:type="dxa"/>
            <w:shd w:val="clear" w:color="auto" w:fill="auto"/>
          </w:tcPr>
          <w:p w14:paraId="71B996A0" w14:textId="61F8028A" w:rsidR="00247CA5" w:rsidRPr="00CE0E1F" w:rsidRDefault="00247CA5" w:rsidP="001843C6">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247CA5" w:rsidRPr="00897F56" w14:paraId="38ADA43E" w14:textId="77777777" w:rsidTr="00247CA5">
        <w:trPr>
          <w:trHeight w:val="240"/>
        </w:trPr>
        <w:tc>
          <w:tcPr>
            <w:tcW w:w="3685" w:type="dxa"/>
            <w:shd w:val="clear" w:color="auto" w:fill="auto"/>
          </w:tcPr>
          <w:p w14:paraId="2CFF2181" w14:textId="2CE61C65" w:rsidR="00247CA5" w:rsidRPr="00897F56" w:rsidRDefault="00247CA5" w:rsidP="001843C6">
            <w:pPr>
              <w:rPr>
                <w:sz w:val="20"/>
              </w:rPr>
            </w:pPr>
            <w:r w:rsidRPr="004A1446">
              <w:rPr>
                <w:sz w:val="20"/>
              </w:rPr>
              <w:t xml:space="preserve">Montageplatte incl. TK- und SV-Komponenten (ohne </w:t>
            </w:r>
            <w:r w:rsidR="00D61A52" w:rsidRPr="00D61A52">
              <w:rPr>
                <w:sz w:val="20"/>
              </w:rPr>
              <w:t xml:space="preserve">Modul </w:t>
            </w:r>
            <w:r w:rsidRPr="004A1446">
              <w:rPr>
                <w:sz w:val="20"/>
              </w:rPr>
              <w:t>3)</w:t>
            </w:r>
          </w:p>
        </w:tc>
        <w:tc>
          <w:tcPr>
            <w:tcW w:w="1559" w:type="dxa"/>
            <w:shd w:val="clear" w:color="auto" w:fill="auto"/>
            <w:vAlign w:val="center"/>
          </w:tcPr>
          <w:p w14:paraId="07721712" w14:textId="77777777" w:rsidR="00247CA5" w:rsidRPr="00CE0E1F" w:rsidRDefault="00247CA5"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3EEBCF40" w14:textId="77777777" w:rsidR="00247CA5" w:rsidRPr="00CE0E1F" w:rsidRDefault="00247CA5"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777AAF8D" w14:textId="77777777" w:rsidR="00247CA5" w:rsidRPr="00CE0E1F" w:rsidRDefault="00247CA5"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247CA5" w:rsidRPr="00897F56" w14:paraId="657FF8D6" w14:textId="77777777" w:rsidTr="00247CA5">
        <w:trPr>
          <w:trHeight w:val="229"/>
        </w:trPr>
        <w:tc>
          <w:tcPr>
            <w:tcW w:w="3685" w:type="dxa"/>
            <w:shd w:val="clear" w:color="auto" w:fill="auto"/>
          </w:tcPr>
          <w:p w14:paraId="7882A747" w14:textId="77777777" w:rsidR="00247CA5" w:rsidRPr="00897F56" w:rsidRDefault="00247CA5" w:rsidP="001843C6">
            <w:pPr>
              <w:rPr>
                <w:sz w:val="20"/>
              </w:rPr>
            </w:pPr>
            <w:r w:rsidRPr="004A1446">
              <w:rPr>
                <w:sz w:val="20"/>
              </w:rPr>
              <w:t>Gehäuse</w:t>
            </w:r>
            <w:r>
              <w:rPr>
                <w:sz w:val="20"/>
              </w:rPr>
              <w:t xml:space="preserve"> Schutzklasse IP54</w:t>
            </w:r>
          </w:p>
        </w:tc>
        <w:tc>
          <w:tcPr>
            <w:tcW w:w="1559" w:type="dxa"/>
            <w:shd w:val="clear" w:color="auto" w:fill="auto"/>
            <w:vAlign w:val="center"/>
          </w:tcPr>
          <w:p w14:paraId="1E40A7F9" w14:textId="77777777" w:rsidR="00247CA5" w:rsidRPr="00CE0E1F" w:rsidRDefault="00247CA5"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3178CEEE" w14:textId="77777777" w:rsidR="00247CA5" w:rsidRPr="00CE0E1F" w:rsidRDefault="00247CA5"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02A74147" w14:textId="77777777" w:rsidR="00247CA5" w:rsidRPr="00CE0E1F" w:rsidRDefault="00247CA5"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797A24D9" w14:textId="77777777" w:rsidR="00461964" w:rsidRPr="004A1446" w:rsidRDefault="00461964" w:rsidP="00461964">
      <w:pPr>
        <w:pStyle w:val="Textkrper"/>
        <w:ind w:left="425"/>
        <w:rPr>
          <w:sz w:val="20"/>
        </w:rPr>
      </w:pPr>
    </w:p>
    <w:p w14:paraId="5DE49A62" w14:textId="77777777" w:rsidR="00622AF5" w:rsidRDefault="00622AF5" w:rsidP="00622AF5">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26037DB1" w14:textId="77777777" w:rsidR="00213113" w:rsidRDefault="00213113" w:rsidP="00461964">
      <w:pPr>
        <w:pStyle w:val="Textkrper"/>
        <w:ind w:left="425"/>
        <w:rPr>
          <w:rFonts w:cs="Arial"/>
          <w:sz w:val="20"/>
        </w:rPr>
      </w:pPr>
    </w:p>
    <w:p w14:paraId="6EF9ABD7" w14:textId="7E53F263" w:rsidR="00E95B70" w:rsidRDefault="00E95B70" w:rsidP="003E62BE">
      <w:pPr>
        <w:pStyle w:val="berschrift4"/>
      </w:pPr>
      <w:r>
        <w:t>Vision und Roadmap</w:t>
      </w:r>
    </w:p>
    <w:p w14:paraId="7B424E50" w14:textId="12DC14AD" w:rsidR="00E95B70" w:rsidRDefault="00F230F7" w:rsidP="00E95B70">
      <w:pPr>
        <w:pStyle w:val="berschrift5"/>
      </w:pPr>
      <w:r>
        <w:t>In welcher Zeit planen S</w:t>
      </w:r>
      <w:r w:rsidR="00E95B70">
        <w:t>ie eine</w:t>
      </w:r>
      <w:r>
        <w:t>n</w:t>
      </w:r>
      <w:r w:rsidR="00E95B70">
        <w:t xml:space="preserve"> Prototyp</w:t>
      </w:r>
      <w:r>
        <w:t xml:space="preserve"> für dieses </w:t>
      </w:r>
      <w:r w:rsidR="00D61A52" w:rsidRPr="00D61A52">
        <w:t>Modul</w:t>
      </w:r>
      <w:r>
        <w:t xml:space="preserve"> zu entwickeln?</w:t>
      </w:r>
    </w:p>
    <w:p w14:paraId="39C352F7" w14:textId="4C1CAA6E"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1552A9F8" w14:textId="508B9B96"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Pr="004A1446">
        <w:rPr>
          <w:sz w:val="20"/>
        </w:rPr>
        <w:t>Jahre</w:t>
      </w:r>
    </w:p>
    <w:p w14:paraId="1F4F5993" w14:textId="710365E2" w:rsidR="00E95B70" w:rsidRPr="004A428D"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247CA5">
        <w:rPr>
          <w:sz w:val="20"/>
        </w:rPr>
        <w:t xml:space="preserve"> Jahre</w:t>
      </w:r>
    </w:p>
    <w:p w14:paraId="422C2502" w14:textId="77777777" w:rsidR="00E95B70" w:rsidRDefault="00E95B70" w:rsidP="00E95B70">
      <w:pPr>
        <w:pStyle w:val="Textkrper"/>
        <w:ind w:left="425"/>
        <w:rPr>
          <w:sz w:val="20"/>
        </w:rPr>
      </w:pPr>
    </w:p>
    <w:p w14:paraId="329497F1" w14:textId="2011FD5A" w:rsidR="00E95B70" w:rsidRDefault="00F230F7" w:rsidP="00E95B70">
      <w:pPr>
        <w:pStyle w:val="berschrift5"/>
      </w:pPr>
      <w:r>
        <w:t>In welcher Zeit erwarten S</w:t>
      </w:r>
      <w:r w:rsidR="00E95B70">
        <w:t xml:space="preserve">ie eine EBA Zulassung für ein Referenzprodukt für dieses </w:t>
      </w:r>
      <w:r w:rsidR="00D61A52" w:rsidRPr="00D61A52">
        <w:t>Modul</w:t>
      </w:r>
      <w:r>
        <w:t>?</w:t>
      </w:r>
    </w:p>
    <w:p w14:paraId="0995C6B4" w14:textId="66977556"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51F4AC2D" w14:textId="1700084E"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247CA5">
        <w:rPr>
          <w:sz w:val="20"/>
        </w:rPr>
        <w:t>Jahre</w:t>
      </w:r>
    </w:p>
    <w:p w14:paraId="327E0A72" w14:textId="0DEF0CFE" w:rsidR="00E95B70"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247CA5">
        <w:rPr>
          <w:sz w:val="20"/>
        </w:rPr>
        <w:t xml:space="preserve"> Jahre</w:t>
      </w:r>
    </w:p>
    <w:p w14:paraId="286397EC" w14:textId="77777777" w:rsidR="00E95B70" w:rsidRPr="004A428D" w:rsidRDefault="00E95B70" w:rsidP="00E95B70">
      <w:pPr>
        <w:pStyle w:val="Kopfzeile"/>
        <w:tabs>
          <w:tab w:val="clear" w:pos="4536"/>
          <w:tab w:val="clear" w:pos="9072"/>
        </w:tabs>
        <w:spacing w:line="240" w:lineRule="atLeast"/>
        <w:ind w:left="1728"/>
        <w:rPr>
          <w:sz w:val="20"/>
        </w:rPr>
      </w:pPr>
    </w:p>
    <w:p w14:paraId="0FC810C7" w14:textId="3AD5418B" w:rsidR="00E95B70" w:rsidRDefault="00E95B70" w:rsidP="00E95B70">
      <w:pPr>
        <w:pStyle w:val="berschrift5"/>
      </w:pPr>
      <w:r>
        <w:t>Planen Sie auch bei anderen Bahn Infrastrukturanbietern als Lieferant aufzutreten? U</w:t>
      </w:r>
      <w:r w:rsidR="00F230F7">
        <w:t>nd wenn Ja, in welchem Zeitraum?</w:t>
      </w:r>
    </w:p>
    <w:p w14:paraId="0938662F" w14:textId="63CD2355"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2</w:t>
      </w:r>
      <w:r w:rsidRPr="00213113">
        <w:rPr>
          <w:sz w:val="20"/>
        </w:rPr>
        <w:t xml:space="preserve"> Jahre</w:t>
      </w:r>
    </w:p>
    <w:p w14:paraId="53B4BBEA" w14:textId="5028D824"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mehr als 2 Jahre</w:t>
      </w:r>
    </w:p>
    <w:p w14:paraId="5799EB9B" w14:textId="6187C0D4" w:rsidR="00E95B70"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79816910" w14:textId="1B472193" w:rsidR="00213113" w:rsidRPr="004A1446" w:rsidRDefault="00781D29" w:rsidP="00781D29">
      <w:pPr>
        <w:rPr>
          <w:sz w:val="20"/>
        </w:rPr>
      </w:pPr>
      <w:r>
        <w:rPr>
          <w:sz w:val="20"/>
        </w:rPr>
        <w:br w:type="page"/>
      </w:r>
    </w:p>
    <w:p w14:paraId="108CD558" w14:textId="48A3DEA2" w:rsidR="00E95B70" w:rsidRPr="004A428D" w:rsidRDefault="00E95B70" w:rsidP="003E62BE">
      <w:pPr>
        <w:pStyle w:val="berschrift4"/>
      </w:pPr>
      <w:r>
        <w:lastRenderedPageBreak/>
        <w:t>E</w:t>
      </w:r>
      <w:r w:rsidRPr="00CE0E1F">
        <w:t>rsatzteil</w:t>
      </w:r>
      <w:r w:rsidR="00686226">
        <w:t>konzept</w:t>
      </w:r>
    </w:p>
    <w:p w14:paraId="05E144E6" w14:textId="49251BD1" w:rsidR="00E95B70" w:rsidRPr="004A1446" w:rsidRDefault="00E95B70" w:rsidP="00E95B70">
      <w:pPr>
        <w:pStyle w:val="berschrift5"/>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t xml:space="preserve"> </w:t>
      </w:r>
      <w:r w:rsidRPr="004A1446">
        <w:t>für Ersatzteillieferungen verpf</w:t>
      </w:r>
      <w:r w:rsidR="00F230F7">
        <w:t>lichten Sie sich in der Regel?</w:t>
      </w:r>
    </w:p>
    <w:p w14:paraId="2E1CDA50" w14:textId="7210C509" w:rsidR="00E95B70" w:rsidRPr="00897F56" w:rsidRDefault="00E95B70"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23EFEFBA" w14:textId="7CDC97D6" w:rsidR="00E95B70"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46CC830B" w14:textId="546F3756" w:rsidR="00E95B70" w:rsidRPr="00897F56"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2ECC19FC" w14:textId="77777777" w:rsidR="00E95B70" w:rsidRPr="004A428D"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670D9BFB" w14:textId="77777777" w:rsidR="00E95B70" w:rsidRDefault="00E95B70" w:rsidP="00E95B70">
      <w:pPr>
        <w:pStyle w:val="berschrift5"/>
      </w:pPr>
      <w:r>
        <w:t>Haben Sie bereits ein</w:t>
      </w:r>
      <w:r w:rsidRPr="00CE0E1F">
        <w:t xml:space="preserve"> Ersatzteilversorgungskonzept</w:t>
      </w:r>
      <w:r>
        <w:t>?</w:t>
      </w:r>
    </w:p>
    <w:p w14:paraId="1025D84F" w14:textId="44CEFE46"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68622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686226">
        <w:rPr>
          <w:sz w:val="20"/>
        </w:rPr>
        <w:t xml:space="preserve"> Nein</w:t>
      </w:r>
    </w:p>
    <w:p w14:paraId="16E8064D" w14:textId="77777777" w:rsidR="00E95B70" w:rsidRPr="00A14C41" w:rsidRDefault="00E95B70" w:rsidP="0083633A">
      <w:pPr>
        <w:pStyle w:val="Listenabsatz"/>
        <w:ind w:left="1701"/>
        <w:rPr>
          <w:sz w:val="20"/>
        </w:rPr>
      </w:pPr>
      <w:r w:rsidRPr="00A14C41">
        <w:rPr>
          <w:sz w:val="20"/>
        </w:rPr>
        <w:t>Wenn Ja, erläutern Sie Ihr Ersatzteilversorgungskonzept in Kurzform</w:t>
      </w:r>
    </w:p>
    <w:p w14:paraId="5E4662E8" w14:textId="77777777" w:rsidR="00E95B70" w:rsidRDefault="00E95B70" w:rsidP="0083633A">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4D4D3B31" w14:textId="77777777" w:rsidR="00E95B70" w:rsidRPr="00DB593B" w:rsidRDefault="00E95B70" w:rsidP="00E95B70">
      <w:pPr>
        <w:ind w:left="850" w:firstLine="425"/>
        <w:rPr>
          <w:color w:val="0D0D0D" w:themeColor="text1" w:themeTint="F2"/>
          <w:sz w:val="20"/>
        </w:rPr>
      </w:pPr>
    </w:p>
    <w:p w14:paraId="26E4A9A2" w14:textId="77777777" w:rsidR="00E95B70" w:rsidRDefault="00E95B70" w:rsidP="00E95B70">
      <w:pPr>
        <w:pStyle w:val="berschrift5"/>
      </w:pPr>
      <w:r>
        <w:t>S</w:t>
      </w:r>
      <w:r w:rsidRPr="00897F56">
        <w:t xml:space="preserve">tellen Sie sicher, dass die Ersatzteile oder Nachfolge-Ersatzteile, die ohne eine Anpassung der Anlage einsetzbar sein müssen, über die gesamte Nutzungsdauer lieferbar </w:t>
      </w:r>
      <w:r>
        <w:t>sind</w:t>
      </w:r>
      <w:r w:rsidRPr="00897F56">
        <w:t xml:space="preserve">? </w:t>
      </w:r>
    </w:p>
    <w:p w14:paraId="2D4C75BB" w14:textId="5A594986"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68622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686226">
        <w:rPr>
          <w:sz w:val="20"/>
        </w:rPr>
        <w:t xml:space="preserve"> Nein</w:t>
      </w:r>
    </w:p>
    <w:p w14:paraId="694D6484" w14:textId="77777777" w:rsidR="00E95B70" w:rsidRPr="00A11429" w:rsidRDefault="00E95B70" w:rsidP="0083633A">
      <w:pPr>
        <w:pStyle w:val="Listenabsatz"/>
        <w:ind w:left="1701"/>
        <w:rPr>
          <w:sz w:val="20"/>
        </w:rPr>
      </w:pPr>
      <w:r w:rsidRPr="00A14C41">
        <w:rPr>
          <w:sz w:val="20"/>
        </w:rPr>
        <w:t xml:space="preserve">Wenn Ja, erläutern Sie </w:t>
      </w:r>
      <w:r>
        <w:rPr>
          <w:sz w:val="20"/>
        </w:rPr>
        <w:t xml:space="preserve">dies </w:t>
      </w:r>
      <w:r w:rsidRPr="00A14C41">
        <w:rPr>
          <w:sz w:val="20"/>
        </w:rPr>
        <w:t>in Kurzform</w:t>
      </w:r>
    </w:p>
    <w:p w14:paraId="59161722" w14:textId="77777777" w:rsidR="00E95B70" w:rsidRDefault="00E95B70" w:rsidP="0083633A">
      <w:pPr>
        <w:ind w:left="1701"/>
        <w:rPr>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3F8264DE" w14:textId="7133D6BB" w:rsidR="00E95B70" w:rsidRPr="004A428D" w:rsidRDefault="00E95B70" w:rsidP="003E62BE">
      <w:pPr>
        <w:pStyle w:val="berschrift4"/>
        <w:rPr>
          <w:b/>
        </w:rPr>
      </w:pPr>
      <w:r w:rsidRPr="00CE0E1F">
        <w:t>Instandhaltung</w:t>
      </w:r>
      <w:r w:rsidR="00686226">
        <w:t xml:space="preserve"> und Level 2 Support</w:t>
      </w:r>
    </w:p>
    <w:p w14:paraId="0864799C" w14:textId="77777777" w:rsidR="00E95B70" w:rsidRPr="004A1446" w:rsidRDefault="00E95B70" w:rsidP="00E95B70">
      <w:pPr>
        <w:pStyle w:val="berschrift5"/>
      </w:pPr>
      <w:r w:rsidRPr="004A1446">
        <w:t>Verfolgen Sie ein Schulungskonzept für die Instandhalter ihrer Kunden?</w:t>
      </w:r>
    </w:p>
    <w:p w14:paraId="119A0ACD" w14:textId="51CB90F4"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68622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686226">
        <w:rPr>
          <w:sz w:val="20"/>
        </w:rPr>
        <w:t xml:space="preserve"> Nein</w:t>
      </w:r>
    </w:p>
    <w:p w14:paraId="5D9D05A1" w14:textId="77777777" w:rsidR="00E95B70" w:rsidRPr="004A1446" w:rsidRDefault="00E95B70" w:rsidP="0083633A">
      <w:pPr>
        <w:pStyle w:val="Listenabsatz"/>
        <w:ind w:left="1701"/>
        <w:rPr>
          <w:sz w:val="20"/>
        </w:rPr>
      </w:pPr>
    </w:p>
    <w:p w14:paraId="6BEDE34D" w14:textId="62128216" w:rsidR="00E95B70" w:rsidRPr="004A1446" w:rsidRDefault="00E95B70" w:rsidP="0083633A">
      <w:pPr>
        <w:pStyle w:val="Listenabsatz"/>
        <w:ind w:left="1701"/>
        <w:rPr>
          <w:sz w:val="20"/>
        </w:rPr>
      </w:pPr>
      <w:r w:rsidRPr="004A1446">
        <w:rPr>
          <w:sz w:val="20"/>
        </w:rPr>
        <w:t xml:space="preserve">Wenn nein, sind Sie bereit </w:t>
      </w:r>
      <w:r w:rsidR="00FC7EB6">
        <w:rPr>
          <w:sz w:val="20"/>
        </w:rPr>
        <w:t>ein Konzept</w:t>
      </w:r>
      <w:r w:rsidR="00FC7EB6" w:rsidRPr="004A1446">
        <w:rPr>
          <w:sz w:val="20"/>
        </w:rPr>
        <w:t xml:space="preserve"> </w:t>
      </w:r>
      <w:r w:rsidRPr="004A1446">
        <w:rPr>
          <w:sz w:val="20"/>
        </w:rPr>
        <w:t>zu entwickeln? (KO-Kriterium)</w:t>
      </w:r>
    </w:p>
    <w:p w14:paraId="2035FDCE" w14:textId="54CC70E2"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w:t>
      </w:r>
      <w:r w:rsidR="00686226">
        <w:rPr>
          <w:sz w:val="20"/>
        </w:rPr>
        <w:t xml:space="preserve">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686226">
        <w:rPr>
          <w:sz w:val="20"/>
        </w:rPr>
        <w:t xml:space="preserve"> Nein</w:t>
      </w:r>
    </w:p>
    <w:p w14:paraId="525692FD" w14:textId="77777777" w:rsidR="00E95B70" w:rsidRPr="004A1446" w:rsidRDefault="00E95B70" w:rsidP="00E95B70">
      <w:pPr>
        <w:ind w:left="950" w:firstLine="325"/>
        <w:rPr>
          <w:color w:val="0D0D0D" w:themeColor="text1" w:themeTint="F2"/>
          <w:sz w:val="20"/>
        </w:rPr>
      </w:pPr>
    </w:p>
    <w:p w14:paraId="5E51D4DE" w14:textId="77777777" w:rsidR="00E95B70" w:rsidRPr="004A1446" w:rsidRDefault="00E95B70" w:rsidP="00E95B70">
      <w:pPr>
        <w:pStyle w:val="berschrift5"/>
      </w:pPr>
      <w:r w:rsidRPr="004A1446">
        <w:t xml:space="preserve">Welche Mindestlaufzeiten für Instandhaltungsbetreuung (Level 2 Support) sehen Sie vor? </w:t>
      </w:r>
    </w:p>
    <w:p w14:paraId="04602424" w14:textId="1B23450A" w:rsidR="00E95B70" w:rsidRPr="00897F56" w:rsidRDefault="00E95B70"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7757243C" w14:textId="55E91396" w:rsidR="00E95B70"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6516039C" w14:textId="70B60BCD" w:rsidR="00E95B70" w:rsidRPr="00897F56"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18957494" w14:textId="72F471D8" w:rsidR="00E95B70" w:rsidRPr="004A428D"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w:t>
      </w:r>
    </w:p>
    <w:p w14:paraId="38A623BD" w14:textId="77777777" w:rsidR="0015261D" w:rsidRDefault="0015261D" w:rsidP="0015261D">
      <w:pPr>
        <w:pStyle w:val="Textkrper"/>
        <w:ind w:left="1728"/>
        <w:rPr>
          <w:sz w:val="20"/>
        </w:rPr>
      </w:pPr>
    </w:p>
    <w:p w14:paraId="58B5D88F" w14:textId="6D312AA0" w:rsidR="00194574" w:rsidRPr="00194574" w:rsidRDefault="00763A20" w:rsidP="00194574">
      <w:pPr>
        <w:pStyle w:val="berschrift3"/>
      </w:pPr>
      <w:bookmarkStart w:id="236" w:name="_Toc513552227"/>
      <w:bookmarkStart w:id="237" w:name="_Toc517783399"/>
      <w:bookmarkStart w:id="238" w:name="_Toc517797875"/>
      <w:bookmarkStart w:id="239" w:name="_Toc518646521"/>
      <w:bookmarkStart w:id="240" w:name="_Toc518661977"/>
      <w:bookmarkStart w:id="241" w:name="_Toc520724355"/>
      <w:r w:rsidRPr="00D61A52">
        <w:rPr>
          <w:sz w:val="20"/>
        </w:rPr>
        <w:t>Modul</w:t>
      </w:r>
      <w:r w:rsidR="00E230B0" w:rsidRPr="001B0031">
        <w:t xml:space="preserve"> 2c S</w:t>
      </w:r>
      <w:r w:rsidR="0015261D">
        <w:t>tromversorgung</w:t>
      </w:r>
      <w:bookmarkEnd w:id="236"/>
      <w:bookmarkEnd w:id="237"/>
      <w:bookmarkEnd w:id="238"/>
      <w:bookmarkEnd w:id="239"/>
      <w:bookmarkEnd w:id="240"/>
      <w:bookmarkEnd w:id="241"/>
    </w:p>
    <w:p w14:paraId="5341CA0D" w14:textId="6A71F8E6" w:rsidR="00A64D60" w:rsidRDefault="00A64D60" w:rsidP="00A64D60">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w:t>
      </w:r>
    </w:p>
    <w:p w14:paraId="1DF14857" w14:textId="77777777" w:rsidR="00A64D60" w:rsidRPr="007D0E71" w:rsidRDefault="00A64D60" w:rsidP="00A64D60">
      <w:pPr>
        <w:pStyle w:val="Textkrper"/>
        <w:rPr>
          <w:sz w:val="20"/>
        </w:rPr>
      </w:pPr>
      <w:r>
        <w:rPr>
          <w:sz w:val="20"/>
        </w:rPr>
        <w:t>(Allgemeine SV-Komponenten sind nicht DSTW spezifisch)</w:t>
      </w:r>
    </w:p>
    <w:p w14:paraId="4C70EF7F" w14:textId="31667802" w:rsidR="00194574" w:rsidRDefault="00763A20" w:rsidP="00194574">
      <w:pPr>
        <w:pStyle w:val="berschrift3"/>
      </w:pPr>
      <w:bookmarkStart w:id="242" w:name="_Toc513552228"/>
      <w:bookmarkStart w:id="243" w:name="_Toc517783400"/>
      <w:bookmarkStart w:id="244" w:name="_Toc517797876"/>
      <w:bookmarkStart w:id="245" w:name="_Toc518646522"/>
      <w:bookmarkStart w:id="246" w:name="_Toc518661978"/>
      <w:bookmarkStart w:id="247" w:name="_Toc520724356"/>
      <w:r w:rsidRPr="00D61A52">
        <w:rPr>
          <w:sz w:val="20"/>
        </w:rPr>
        <w:t>Modul</w:t>
      </w:r>
      <w:r w:rsidR="0015261D">
        <w:t xml:space="preserve"> 2d Telekommunikation</w:t>
      </w:r>
      <w:bookmarkEnd w:id="242"/>
      <w:bookmarkEnd w:id="243"/>
      <w:bookmarkEnd w:id="244"/>
      <w:bookmarkEnd w:id="245"/>
      <w:bookmarkEnd w:id="246"/>
      <w:bookmarkEnd w:id="247"/>
    </w:p>
    <w:p w14:paraId="23A0B654" w14:textId="32C280F8" w:rsidR="00A64D60" w:rsidRDefault="00A64D60" w:rsidP="00A64D60">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w:t>
      </w:r>
    </w:p>
    <w:p w14:paraId="677F6A2A" w14:textId="77777777" w:rsidR="00A64D60" w:rsidRPr="00A64D60" w:rsidRDefault="00A64D60" w:rsidP="00A64D60">
      <w:pPr>
        <w:pStyle w:val="Textkrper"/>
        <w:rPr>
          <w:sz w:val="20"/>
        </w:rPr>
      </w:pPr>
      <w:r>
        <w:rPr>
          <w:sz w:val="20"/>
        </w:rPr>
        <w:t>(Allgemeine TK-Komponenten sind nicht DSTW spezifisch)</w:t>
      </w:r>
    </w:p>
    <w:p w14:paraId="1E18A932" w14:textId="6ADA897A" w:rsidR="00AE3290" w:rsidRDefault="00763A20" w:rsidP="00AE3290">
      <w:pPr>
        <w:pStyle w:val="berschrift3"/>
      </w:pPr>
      <w:bookmarkStart w:id="248" w:name="_Toc513552229"/>
      <w:bookmarkStart w:id="249" w:name="_Toc517783401"/>
      <w:bookmarkStart w:id="250" w:name="_Toc517797877"/>
      <w:bookmarkStart w:id="251" w:name="_Toc518646523"/>
      <w:bookmarkStart w:id="252" w:name="_Toc518661979"/>
      <w:bookmarkStart w:id="253" w:name="_Toc520724357"/>
      <w:r w:rsidRPr="00D61A52">
        <w:rPr>
          <w:sz w:val="20"/>
        </w:rPr>
        <w:t>Modul</w:t>
      </w:r>
      <w:r w:rsidR="00541A39">
        <w:t xml:space="preserve"> 2e Gleisfeldverkabelung</w:t>
      </w:r>
      <w:bookmarkEnd w:id="248"/>
      <w:bookmarkEnd w:id="249"/>
      <w:bookmarkEnd w:id="250"/>
      <w:bookmarkEnd w:id="251"/>
      <w:bookmarkEnd w:id="252"/>
      <w:bookmarkEnd w:id="253"/>
    </w:p>
    <w:p w14:paraId="331FB822" w14:textId="3986A604" w:rsidR="00A64D60" w:rsidRPr="007D0E71" w:rsidRDefault="00A64D60" w:rsidP="00A64D60">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w:t>
      </w:r>
      <w:r>
        <w:rPr>
          <w:sz w:val="20"/>
        </w:rPr>
        <w:t xml:space="preserve"> (Kabel und Kabelsysteme sind nicht DSTW spezifisch)</w:t>
      </w:r>
    </w:p>
    <w:p w14:paraId="62E7C971" w14:textId="77777777" w:rsidR="00541A39" w:rsidRPr="00541A39" w:rsidRDefault="00B160CC" w:rsidP="00B160CC">
      <w:r>
        <w:br w:type="page"/>
      </w:r>
    </w:p>
    <w:p w14:paraId="7127CCC3" w14:textId="7D9BBD51" w:rsidR="00AA0CC6" w:rsidRPr="001B0031" w:rsidRDefault="00763A20" w:rsidP="00104660">
      <w:pPr>
        <w:pStyle w:val="berschrift2"/>
      </w:pPr>
      <w:bookmarkStart w:id="254" w:name="_Toc520724358"/>
      <w:r w:rsidRPr="00D61A52">
        <w:rPr>
          <w:sz w:val="20"/>
        </w:rPr>
        <w:lastRenderedPageBreak/>
        <w:t>Modul</w:t>
      </w:r>
      <w:r w:rsidR="00AA0CC6" w:rsidRPr="001B0031">
        <w:t xml:space="preserve"> 3: Feldelemente</w:t>
      </w:r>
      <w:bookmarkEnd w:id="254"/>
    </w:p>
    <w:p w14:paraId="1EE75771" w14:textId="3861E7C1" w:rsidR="005C7A94" w:rsidRPr="005C7A94" w:rsidRDefault="00763A20" w:rsidP="005C7A94">
      <w:pPr>
        <w:pStyle w:val="berschrift3"/>
      </w:pPr>
      <w:bookmarkStart w:id="255" w:name="_Toc513552231"/>
      <w:bookmarkStart w:id="256" w:name="_Toc517783403"/>
      <w:bookmarkStart w:id="257" w:name="_Toc517797879"/>
      <w:bookmarkStart w:id="258" w:name="_Toc518646525"/>
      <w:bookmarkStart w:id="259" w:name="_Toc518661981"/>
      <w:bookmarkStart w:id="260" w:name="_Toc520724359"/>
      <w:r w:rsidRPr="00D61A52">
        <w:rPr>
          <w:sz w:val="20"/>
        </w:rPr>
        <w:t>Modul</w:t>
      </w:r>
      <w:r w:rsidR="00E230B0" w:rsidRPr="001B0031">
        <w:t xml:space="preserve"> 3a </w:t>
      </w:r>
      <w:r w:rsidR="00C03F01">
        <w:t xml:space="preserve">Teilsystem </w:t>
      </w:r>
      <w:r w:rsidR="00E230B0" w:rsidRPr="001B0031">
        <w:t>Lichtsignal</w:t>
      </w:r>
      <w:bookmarkEnd w:id="255"/>
      <w:bookmarkEnd w:id="256"/>
      <w:bookmarkEnd w:id="257"/>
      <w:bookmarkEnd w:id="258"/>
      <w:bookmarkEnd w:id="259"/>
      <w:bookmarkEnd w:id="260"/>
    </w:p>
    <w:p w14:paraId="2C12549B" w14:textId="77777777" w:rsidR="005C7A94" w:rsidRPr="007D0E71" w:rsidRDefault="005C7A94" w:rsidP="005C7A94">
      <w:pPr>
        <w:pStyle w:val="Textkrper"/>
        <w:rPr>
          <w:sz w:val="20"/>
        </w:rPr>
      </w:pPr>
      <w:r w:rsidRPr="007D0E71">
        <w:rPr>
          <w:sz w:val="20"/>
        </w:rPr>
        <w:t>Das Teilsystem LS übermittelt durch das Anzeigen von Signalbildern an Signalen Informationen an den Triebfahrzeugführer, die der sicheren Durchführung des Bahnbetriebes dienen. Zum Teilsystem LS gehören nur ortsfeste Signale am Fahrweg, die als Lichtsignale ausgeführt und stellbar sind.</w:t>
      </w:r>
    </w:p>
    <w:p w14:paraId="56448DE2" w14:textId="20333249" w:rsidR="003E62BE" w:rsidRPr="007D0E71" w:rsidRDefault="00686226" w:rsidP="003E62BE">
      <w:pPr>
        <w:pStyle w:val="berschrift4"/>
      </w:pPr>
      <w:r>
        <w:t>Referenzen</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686226" w:rsidRPr="00897F56" w14:paraId="196D2857" w14:textId="77777777" w:rsidTr="00686226">
        <w:trPr>
          <w:trHeight w:val="849"/>
        </w:trPr>
        <w:tc>
          <w:tcPr>
            <w:tcW w:w="3685" w:type="dxa"/>
            <w:shd w:val="clear" w:color="auto" w:fill="auto"/>
          </w:tcPr>
          <w:p w14:paraId="1F03ED32" w14:textId="77777777" w:rsidR="00686226" w:rsidRPr="00CE0E1F" w:rsidRDefault="00686226" w:rsidP="001843C6">
            <w:pPr>
              <w:rPr>
                <w:sz w:val="20"/>
              </w:rPr>
            </w:pPr>
            <w:r w:rsidRPr="004A1446">
              <w:rPr>
                <w:sz w:val="20"/>
              </w:rPr>
              <w:t>Produkte</w:t>
            </w:r>
          </w:p>
        </w:tc>
        <w:tc>
          <w:tcPr>
            <w:tcW w:w="1559" w:type="dxa"/>
            <w:shd w:val="clear" w:color="auto" w:fill="auto"/>
          </w:tcPr>
          <w:p w14:paraId="43388E3E" w14:textId="18308600" w:rsidR="00686226" w:rsidRPr="00CE0E1F" w:rsidRDefault="00686226" w:rsidP="001843C6">
            <w:pPr>
              <w:rPr>
                <w:sz w:val="20"/>
              </w:rPr>
            </w:pPr>
            <w:r w:rsidRPr="00CE0E1F">
              <w:rPr>
                <w:sz w:val="20"/>
              </w:rPr>
              <w:t>Entwicklung im eigenen Unternehmen</w:t>
            </w:r>
          </w:p>
        </w:tc>
        <w:tc>
          <w:tcPr>
            <w:tcW w:w="1560" w:type="dxa"/>
          </w:tcPr>
          <w:p w14:paraId="6BB5C9DF" w14:textId="5D3A8A27" w:rsidR="00686226" w:rsidRPr="00CE0E1F" w:rsidRDefault="00686226" w:rsidP="001843C6">
            <w:pPr>
              <w:rPr>
                <w:sz w:val="20"/>
              </w:rPr>
            </w:pPr>
            <w:r>
              <w:rPr>
                <w:sz w:val="20"/>
              </w:rPr>
              <w:t>Herstellung</w:t>
            </w:r>
            <w:r w:rsidRPr="00CE0E1F">
              <w:rPr>
                <w:sz w:val="20"/>
              </w:rPr>
              <w:t xml:space="preserve"> im eigenen Unternehmen</w:t>
            </w:r>
          </w:p>
        </w:tc>
        <w:tc>
          <w:tcPr>
            <w:tcW w:w="2268" w:type="dxa"/>
            <w:shd w:val="clear" w:color="auto" w:fill="auto"/>
          </w:tcPr>
          <w:p w14:paraId="380E58B0" w14:textId="13B071E6" w:rsidR="00686226" w:rsidRPr="00CE0E1F" w:rsidRDefault="00686226" w:rsidP="001843C6">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686226" w:rsidRPr="00897F56" w14:paraId="3C1B0138" w14:textId="77777777" w:rsidTr="00686226">
        <w:trPr>
          <w:trHeight w:val="240"/>
        </w:trPr>
        <w:tc>
          <w:tcPr>
            <w:tcW w:w="3685" w:type="dxa"/>
            <w:shd w:val="clear" w:color="auto" w:fill="auto"/>
          </w:tcPr>
          <w:p w14:paraId="0BB14143" w14:textId="77777777" w:rsidR="00686226" w:rsidRPr="003E62BE" w:rsidRDefault="00686226" w:rsidP="001843C6">
            <w:pPr>
              <w:rPr>
                <w:sz w:val="20"/>
                <w:lang w:val="en-US"/>
              </w:rPr>
            </w:pPr>
            <w:r w:rsidRPr="00A64D60">
              <w:rPr>
                <w:sz w:val="20"/>
                <w:lang w:val="en-US"/>
              </w:rPr>
              <w:t>Object Controller (OC) (Sicherheitsrelevant – SIL 4)</w:t>
            </w:r>
          </w:p>
        </w:tc>
        <w:tc>
          <w:tcPr>
            <w:tcW w:w="1559" w:type="dxa"/>
            <w:shd w:val="clear" w:color="auto" w:fill="auto"/>
            <w:vAlign w:val="center"/>
          </w:tcPr>
          <w:p w14:paraId="5FA832F0"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52B702AB"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51EE4006"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686226" w:rsidRPr="00897F56" w14:paraId="1BF1D54D" w14:textId="77777777" w:rsidTr="00686226">
        <w:trPr>
          <w:trHeight w:val="229"/>
        </w:trPr>
        <w:tc>
          <w:tcPr>
            <w:tcW w:w="3685" w:type="dxa"/>
            <w:shd w:val="clear" w:color="auto" w:fill="auto"/>
          </w:tcPr>
          <w:p w14:paraId="730A8F6B" w14:textId="77777777" w:rsidR="00686226" w:rsidRPr="00897F56" w:rsidRDefault="00686226" w:rsidP="001843C6">
            <w:pPr>
              <w:rPr>
                <w:sz w:val="20"/>
              </w:rPr>
            </w:pPr>
            <w:r w:rsidRPr="007D0E71">
              <w:rPr>
                <w:sz w:val="20"/>
              </w:rPr>
              <w:t>Schirm inkl. Leuchtmittel u. Signaloptik</w:t>
            </w:r>
          </w:p>
        </w:tc>
        <w:tc>
          <w:tcPr>
            <w:tcW w:w="1559" w:type="dxa"/>
            <w:shd w:val="clear" w:color="auto" w:fill="auto"/>
            <w:vAlign w:val="center"/>
          </w:tcPr>
          <w:p w14:paraId="0F9C2705"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7491ABA0"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13721DE7"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686226" w:rsidRPr="00897F56" w14:paraId="28D961C2" w14:textId="77777777" w:rsidTr="00686226">
        <w:trPr>
          <w:trHeight w:val="240"/>
        </w:trPr>
        <w:tc>
          <w:tcPr>
            <w:tcW w:w="3685" w:type="dxa"/>
            <w:shd w:val="clear" w:color="auto" w:fill="auto"/>
          </w:tcPr>
          <w:p w14:paraId="2790AF29" w14:textId="77777777" w:rsidR="00686226" w:rsidRPr="00897F56" w:rsidRDefault="00686226" w:rsidP="001843C6">
            <w:pPr>
              <w:rPr>
                <w:sz w:val="20"/>
              </w:rPr>
            </w:pPr>
            <w:r w:rsidRPr="007D0E71">
              <w:rPr>
                <w:sz w:val="20"/>
              </w:rPr>
              <w:t>Sekundärverkabelung zwischen OC und Leuchtmittel inkl.</w:t>
            </w:r>
            <w:r>
              <w:rPr>
                <w:sz w:val="20"/>
              </w:rPr>
              <w:t xml:space="preserve"> Überwachung</w:t>
            </w:r>
          </w:p>
        </w:tc>
        <w:tc>
          <w:tcPr>
            <w:tcW w:w="1559" w:type="dxa"/>
            <w:shd w:val="clear" w:color="auto" w:fill="auto"/>
            <w:vAlign w:val="center"/>
          </w:tcPr>
          <w:p w14:paraId="317F19C9"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740D090F"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3218ADF" w14:textId="77777777" w:rsidR="00686226" w:rsidRPr="00CE0E1F" w:rsidRDefault="00686226"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368813AA" w14:textId="77777777" w:rsidR="00461964" w:rsidRPr="007D0E71" w:rsidRDefault="00461964" w:rsidP="00461964">
      <w:pPr>
        <w:pStyle w:val="Textkrper"/>
        <w:ind w:left="425"/>
        <w:rPr>
          <w:sz w:val="20"/>
        </w:rPr>
      </w:pPr>
    </w:p>
    <w:p w14:paraId="79F6A0EB" w14:textId="7D3B3E32" w:rsidR="00996103" w:rsidRDefault="00622AF5" w:rsidP="0073271B">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05885554" w14:textId="1C68BEC5" w:rsidR="00E95B70" w:rsidRDefault="00E95B70" w:rsidP="003E62BE">
      <w:pPr>
        <w:pStyle w:val="berschrift4"/>
      </w:pPr>
      <w:r>
        <w:t>Vision und Roadmap</w:t>
      </w:r>
    </w:p>
    <w:p w14:paraId="5A3E3807" w14:textId="6964718C" w:rsidR="00E95B70" w:rsidRDefault="00C91674" w:rsidP="00E95B70">
      <w:pPr>
        <w:pStyle w:val="berschrift5"/>
      </w:pPr>
      <w:r>
        <w:t>In welcher Zeit planen S</w:t>
      </w:r>
      <w:r w:rsidR="00E95B70">
        <w:t>ie eine</w:t>
      </w:r>
      <w:r>
        <w:t xml:space="preserve">n Prototyp für dieses </w:t>
      </w:r>
      <w:r w:rsidR="00763A20" w:rsidRPr="00D61A52">
        <w:t>Modul</w:t>
      </w:r>
      <w:r>
        <w:t xml:space="preserve"> zu entwickeln?</w:t>
      </w:r>
    </w:p>
    <w:p w14:paraId="1FF84D72" w14:textId="6B51C49F"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13BFCD48" w14:textId="086CC017"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37165E">
        <w:rPr>
          <w:sz w:val="20"/>
        </w:rPr>
        <w:t>Jahre</w:t>
      </w:r>
    </w:p>
    <w:p w14:paraId="403305D8" w14:textId="6CB5BD49" w:rsidR="00E95B70" w:rsidRPr="004A428D"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37165E">
        <w:rPr>
          <w:sz w:val="20"/>
        </w:rPr>
        <w:t xml:space="preserve"> Jahre</w:t>
      </w:r>
    </w:p>
    <w:p w14:paraId="0073FC46" w14:textId="77777777" w:rsidR="00E95B70" w:rsidRDefault="00E95B70" w:rsidP="00E95B70">
      <w:pPr>
        <w:pStyle w:val="Textkrper"/>
        <w:ind w:left="425"/>
        <w:rPr>
          <w:sz w:val="20"/>
        </w:rPr>
      </w:pPr>
    </w:p>
    <w:p w14:paraId="7CA1C3DF" w14:textId="4D64F494" w:rsidR="00E95B70" w:rsidRDefault="00C91674" w:rsidP="00E95B70">
      <w:pPr>
        <w:pStyle w:val="berschrift5"/>
      </w:pPr>
      <w:r>
        <w:t>In welcher Zeit erwarten S</w:t>
      </w:r>
      <w:r w:rsidR="00E95B70">
        <w:t xml:space="preserve">ie eine EBA Zulassung für ein Referenzprodukt für dieses </w:t>
      </w:r>
      <w:r w:rsidR="00763A20" w:rsidRPr="00D61A52">
        <w:t>Modul</w:t>
      </w:r>
      <w:r>
        <w:t>?</w:t>
      </w:r>
    </w:p>
    <w:p w14:paraId="64E435ED" w14:textId="440FDA49"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21F5AA7A" w14:textId="3D36F202"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37165E">
        <w:rPr>
          <w:sz w:val="20"/>
        </w:rPr>
        <w:t>Jahre</w:t>
      </w:r>
    </w:p>
    <w:p w14:paraId="6899DAF1" w14:textId="5988FF21" w:rsidR="00E95B70" w:rsidRPr="004A428D"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37165E">
        <w:rPr>
          <w:sz w:val="20"/>
        </w:rPr>
        <w:t xml:space="preserve"> Jahre</w:t>
      </w:r>
    </w:p>
    <w:p w14:paraId="71713A79" w14:textId="476A0E2D" w:rsidR="00E95B70" w:rsidRDefault="00E95B70" w:rsidP="00E95B70">
      <w:pPr>
        <w:pStyle w:val="berschrift5"/>
      </w:pPr>
      <w:r>
        <w:t>Planen Sie auch bei anderen Bahn Infrastrukturanbietern als Lieferant aufzutreten? U</w:t>
      </w:r>
      <w:r w:rsidR="00C91674">
        <w:t>nd wenn Ja, in welchem Zeitraum?</w:t>
      </w:r>
    </w:p>
    <w:p w14:paraId="1FDD1584" w14:textId="3E5F1D9C"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2</w:t>
      </w:r>
      <w:r w:rsidRPr="00213113">
        <w:rPr>
          <w:sz w:val="20"/>
        </w:rPr>
        <w:t xml:space="preserve"> Jahre</w:t>
      </w:r>
    </w:p>
    <w:p w14:paraId="7F8F2F9B" w14:textId="7BC02BA0"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mehr als 2 Jahre</w:t>
      </w:r>
    </w:p>
    <w:p w14:paraId="33225887" w14:textId="7ED3DA2F" w:rsidR="00E95B70"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2FA1CD79" w14:textId="14B1B427" w:rsidR="0073271B" w:rsidRDefault="0073271B" w:rsidP="0073271B">
      <w:pPr>
        <w:rPr>
          <w:sz w:val="20"/>
        </w:rPr>
      </w:pPr>
      <w:r>
        <w:rPr>
          <w:sz w:val="20"/>
        </w:rPr>
        <w:br w:type="page"/>
      </w:r>
    </w:p>
    <w:p w14:paraId="64B67683" w14:textId="1A881636" w:rsidR="0073271B" w:rsidRPr="007D0E71" w:rsidRDefault="0073271B" w:rsidP="0073271B">
      <w:pPr>
        <w:pStyle w:val="berschrift4"/>
        <w:rPr>
          <w:lang w:val="en-US"/>
        </w:rPr>
      </w:pPr>
      <w:r w:rsidRPr="007D0E71">
        <w:rPr>
          <w:lang w:val="en-US"/>
        </w:rPr>
        <w:lastRenderedPageBreak/>
        <w:t xml:space="preserve">Reliability, Availability, Maintainability </w:t>
      </w:r>
      <w:r w:rsidR="00C91674">
        <w:rPr>
          <w:lang w:val="en-US"/>
        </w:rPr>
        <w:t>(</w:t>
      </w:r>
      <w:r w:rsidRPr="007D0E71">
        <w:rPr>
          <w:lang w:val="en-US"/>
        </w:rPr>
        <w:t>RAM</w:t>
      </w:r>
      <w:r w:rsidR="00C91674">
        <w:rPr>
          <w:lang w:val="en-US"/>
        </w:rPr>
        <w:t>)</w:t>
      </w:r>
      <w:r w:rsidRPr="007D0E71">
        <w:rPr>
          <w:lang w:val="en-US"/>
        </w:rPr>
        <w:t xml:space="preserve"> nach DIN EN 50126 (KO-Kriterium)</w:t>
      </w:r>
    </w:p>
    <w:p w14:paraId="46ED6963" w14:textId="1CE69C6A" w:rsidR="0073271B" w:rsidRPr="007D0E71" w:rsidRDefault="0073271B" w:rsidP="0073271B">
      <w:pPr>
        <w:pStyle w:val="Textkrper"/>
        <w:numPr>
          <w:ilvl w:val="0"/>
          <w:numId w:val="9"/>
        </w:numPr>
        <w:rPr>
          <w:sz w:val="20"/>
        </w:rPr>
      </w:pPr>
      <w:r w:rsidRPr="007D0E71">
        <w:rPr>
          <w:sz w:val="20"/>
        </w:rPr>
        <w:t>Für das Teilsystem Lichtsignal sind RAM Kennzahlen nach DIN EN 50126 definiert worden</w:t>
      </w:r>
      <w:r w:rsidR="00C91674">
        <w:rPr>
          <w:sz w:val="20"/>
        </w:rPr>
        <w:t>. Kann Ihr Unternehmen die f</w:t>
      </w:r>
      <w:r w:rsidRPr="007D0E71">
        <w:rPr>
          <w:sz w:val="20"/>
        </w:rPr>
        <w:t>olgenden Kennzahlen unter Berücksichtigung der gegebenen Rahmenbedingungen erfüllen?</w:t>
      </w:r>
    </w:p>
    <w:p w14:paraId="1CF0E717" w14:textId="6094CB99" w:rsidR="0073271B" w:rsidRPr="007D0E71" w:rsidRDefault="0073271B" w:rsidP="0083633A">
      <w:pPr>
        <w:pStyle w:val="Listenabsatz"/>
        <w:ind w:left="1701"/>
        <w:rPr>
          <w:sz w:val="20"/>
        </w:rPr>
      </w:pP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0037165E">
        <w:rPr>
          <w:sz w:val="20"/>
        </w:rPr>
        <w:t xml:space="preserve"> Ja </w:t>
      </w: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Pr="007D0E71">
        <w:rPr>
          <w:sz w:val="20"/>
        </w:rPr>
        <w:t xml:space="preserve"> Nein</w:t>
      </w:r>
    </w:p>
    <w:p w14:paraId="60DE14F3" w14:textId="77777777" w:rsidR="0073271B" w:rsidRPr="007D0E71" w:rsidRDefault="0073271B" w:rsidP="0073271B">
      <w:pPr>
        <w:pStyle w:val="Listenabsatz"/>
        <w:ind w:left="785"/>
        <w:rPr>
          <w:sz w:val="20"/>
        </w:rPr>
      </w:pPr>
    </w:p>
    <w:p w14:paraId="42D6A5F0" w14:textId="77777777" w:rsidR="0073271B" w:rsidRPr="007D0E71" w:rsidRDefault="0073271B" w:rsidP="0073271B">
      <w:pPr>
        <w:pStyle w:val="Textkrper"/>
        <w:numPr>
          <w:ilvl w:val="0"/>
          <w:numId w:val="9"/>
        </w:numPr>
        <w:rPr>
          <w:sz w:val="20"/>
        </w:rPr>
      </w:pPr>
      <w:r w:rsidRPr="007D0E71">
        <w:rPr>
          <w:sz w:val="20"/>
        </w:rPr>
        <w:t>Kennzahlen:</w:t>
      </w:r>
    </w:p>
    <w:p w14:paraId="3FA8C519" w14:textId="527B67BD" w:rsidR="0073271B" w:rsidRPr="0083633A" w:rsidRDefault="0073271B" w:rsidP="0073271B">
      <w:pPr>
        <w:pStyle w:val="Listenabsatz"/>
        <w:numPr>
          <w:ilvl w:val="1"/>
          <w:numId w:val="8"/>
        </w:numPr>
        <w:rPr>
          <w:sz w:val="20"/>
          <w:lang w:val="en-US"/>
        </w:rPr>
      </w:pPr>
      <w:r w:rsidRPr="0083633A">
        <w:rPr>
          <w:sz w:val="20"/>
          <w:lang w:val="en-US"/>
        </w:rPr>
        <w:t>Zuverlässigkeit</w:t>
      </w:r>
      <w:r w:rsidR="00C91674">
        <w:rPr>
          <w:sz w:val="20"/>
          <w:lang w:val="en-US"/>
        </w:rPr>
        <w:t>:</w:t>
      </w:r>
      <w:r w:rsidRPr="0083633A">
        <w:rPr>
          <w:sz w:val="20"/>
          <w:lang w:val="en-US"/>
        </w:rPr>
        <w:t xml:space="preserve"> Mean Time to Failure (MTTF)</w:t>
      </w:r>
    </w:p>
    <w:p w14:paraId="489E32EA" w14:textId="77777777" w:rsidR="0073271B" w:rsidRPr="007D0E71" w:rsidRDefault="0073271B" w:rsidP="0073271B">
      <w:pPr>
        <w:pStyle w:val="Listenabsatz"/>
        <w:numPr>
          <w:ilvl w:val="2"/>
          <w:numId w:val="8"/>
        </w:numPr>
        <w:rPr>
          <w:sz w:val="20"/>
        </w:rPr>
      </w:pPr>
      <w:r w:rsidRPr="007D0E71">
        <w:rPr>
          <w:sz w:val="20"/>
        </w:rPr>
        <w:t xml:space="preserve">Störung: </w:t>
      </w:r>
      <w:r>
        <w:rPr>
          <w:sz w:val="20"/>
        </w:rPr>
        <w:tab/>
      </w:r>
      <w:r w:rsidRPr="007D0E71">
        <w:rPr>
          <w:sz w:val="20"/>
        </w:rPr>
        <w:tab/>
        <w:t>MTTF ≥ 100 000 h</w:t>
      </w:r>
    </w:p>
    <w:p w14:paraId="781404E2" w14:textId="77777777" w:rsidR="0073271B" w:rsidRPr="007D0E71"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MTTF ≥ 8 000h</w:t>
      </w:r>
    </w:p>
    <w:p w14:paraId="330C560D" w14:textId="77777777" w:rsidR="0073271B" w:rsidRPr="007D0E71" w:rsidRDefault="0073271B" w:rsidP="0073271B">
      <w:pPr>
        <w:pStyle w:val="Listenabsatz"/>
        <w:ind w:left="2160"/>
        <w:rPr>
          <w:sz w:val="20"/>
        </w:rPr>
      </w:pPr>
    </w:p>
    <w:p w14:paraId="7B4E059D" w14:textId="6D9D7267" w:rsidR="0073271B" w:rsidRPr="007D0E71" w:rsidRDefault="0073271B" w:rsidP="0073271B">
      <w:pPr>
        <w:pStyle w:val="Listenabsatz"/>
        <w:numPr>
          <w:ilvl w:val="1"/>
          <w:numId w:val="8"/>
        </w:numPr>
        <w:rPr>
          <w:sz w:val="20"/>
        </w:rPr>
      </w:pPr>
      <w:r w:rsidRPr="007D0E71">
        <w:rPr>
          <w:sz w:val="20"/>
        </w:rPr>
        <w:t>Instandhaltbarkeit</w:t>
      </w:r>
      <w:r w:rsidR="00C91674">
        <w:rPr>
          <w:sz w:val="20"/>
        </w:rPr>
        <w:t>:</w:t>
      </w:r>
      <w:r w:rsidRPr="007D0E71">
        <w:rPr>
          <w:sz w:val="20"/>
        </w:rPr>
        <w:t xml:space="preserve"> Entstördauer (ESD)</w:t>
      </w:r>
    </w:p>
    <w:p w14:paraId="7B3A5084"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ESD ≤ 0,5 h</w:t>
      </w:r>
    </w:p>
    <w:p w14:paraId="072FDB28" w14:textId="77777777" w:rsidR="0073271B" w:rsidRPr="007D0E71"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ESD ≤ 1h</w:t>
      </w:r>
    </w:p>
    <w:p w14:paraId="51F7431B" w14:textId="77777777" w:rsidR="0073271B" w:rsidRPr="007D0E71" w:rsidRDefault="0073271B" w:rsidP="0073271B">
      <w:pPr>
        <w:pStyle w:val="Listenabsatz"/>
        <w:ind w:left="2160"/>
        <w:rPr>
          <w:sz w:val="20"/>
        </w:rPr>
      </w:pPr>
    </w:p>
    <w:p w14:paraId="15D637C8" w14:textId="77777777" w:rsidR="0073271B" w:rsidRPr="007D0E71" w:rsidRDefault="0073271B" w:rsidP="0073271B">
      <w:pPr>
        <w:pStyle w:val="Listenabsatz"/>
        <w:numPr>
          <w:ilvl w:val="1"/>
          <w:numId w:val="8"/>
        </w:numPr>
        <w:rPr>
          <w:sz w:val="20"/>
        </w:rPr>
      </w:pPr>
      <w:r w:rsidRPr="007D0E71">
        <w:rPr>
          <w:sz w:val="20"/>
        </w:rPr>
        <w:t>Verfügbarkeit</w:t>
      </w:r>
    </w:p>
    <w:p w14:paraId="5626A662"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99,996%</w:t>
      </w:r>
    </w:p>
    <w:p w14:paraId="23C9D652" w14:textId="77777777" w:rsidR="0073271B"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99,69%</w:t>
      </w:r>
    </w:p>
    <w:p w14:paraId="47AAF967" w14:textId="77777777" w:rsidR="00996103" w:rsidRPr="00996103" w:rsidRDefault="00996103" w:rsidP="00996103">
      <w:pPr>
        <w:rPr>
          <w:sz w:val="20"/>
        </w:rPr>
      </w:pPr>
    </w:p>
    <w:p w14:paraId="052EAD67" w14:textId="3B1BF3AC" w:rsidR="00E95B70" w:rsidRPr="008123DA" w:rsidRDefault="00E95B70" w:rsidP="003E62BE">
      <w:pPr>
        <w:pStyle w:val="berschrift4"/>
      </w:pPr>
      <w:r>
        <w:t>E</w:t>
      </w:r>
      <w:r w:rsidRPr="00CE0E1F">
        <w:t>rsatzteil</w:t>
      </w:r>
      <w:r w:rsidR="0037165E">
        <w:t>konzept</w:t>
      </w:r>
    </w:p>
    <w:p w14:paraId="6ABEF8BF" w14:textId="7EC16B1F" w:rsidR="00E95B70" w:rsidRPr="004A1446" w:rsidRDefault="00E95B70" w:rsidP="00E95B70">
      <w:pPr>
        <w:pStyle w:val="berschrift5"/>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t xml:space="preserve"> </w:t>
      </w:r>
      <w:r w:rsidRPr="004A1446">
        <w:t>für Ersatzteillieferungen verpf</w:t>
      </w:r>
      <w:r w:rsidR="00C91674">
        <w:t>lichten Sie sich in der Regel?</w:t>
      </w:r>
    </w:p>
    <w:p w14:paraId="3B59974C" w14:textId="200F6949" w:rsidR="00E95B70" w:rsidRPr="00897F56" w:rsidRDefault="00E95B70" w:rsidP="00E95B70">
      <w:pPr>
        <w:pStyle w:val="Kopfzeile"/>
        <w:tabs>
          <w:tab w:val="clear" w:pos="4536"/>
          <w:tab w:val="clear" w:pos="9072"/>
        </w:tabs>
        <w:spacing w:line="240" w:lineRule="atLeast"/>
        <w:ind w:left="1728"/>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770E0544" w14:textId="6CDEB88B" w:rsidR="00E95B70" w:rsidRDefault="00E95B70" w:rsidP="00E95B70">
      <w:pPr>
        <w:pStyle w:val="Kopfzeile"/>
        <w:tabs>
          <w:tab w:val="clear" w:pos="4536"/>
          <w:tab w:val="clear" w:pos="9072"/>
          <w:tab w:val="left" w:pos="709"/>
          <w:tab w:val="left" w:pos="7938"/>
        </w:tabs>
        <w:spacing w:line="240" w:lineRule="atLeast"/>
        <w:ind w:left="1728"/>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6FECE68E" w14:textId="2579D5CC" w:rsidR="00E95B70" w:rsidRPr="00897F56" w:rsidRDefault="00E95B70" w:rsidP="00E95B70">
      <w:pPr>
        <w:pStyle w:val="Kopfzeile"/>
        <w:tabs>
          <w:tab w:val="clear" w:pos="4536"/>
          <w:tab w:val="clear" w:pos="9072"/>
          <w:tab w:val="left" w:pos="709"/>
          <w:tab w:val="left" w:pos="7938"/>
        </w:tabs>
        <w:spacing w:line="240" w:lineRule="atLeast"/>
        <w:ind w:left="1728"/>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E55C24E" w14:textId="77777777" w:rsidR="00E95B70" w:rsidRPr="004A428D" w:rsidRDefault="00E95B70" w:rsidP="00E95B70">
      <w:pPr>
        <w:pStyle w:val="Kopfzeile"/>
        <w:tabs>
          <w:tab w:val="clear" w:pos="4536"/>
          <w:tab w:val="clear" w:pos="9072"/>
          <w:tab w:val="left" w:pos="709"/>
          <w:tab w:val="left" w:pos="7938"/>
        </w:tabs>
        <w:spacing w:line="240" w:lineRule="atLeast"/>
        <w:ind w:left="1728"/>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6B0C19C1" w14:textId="77777777" w:rsidR="00E95B70" w:rsidRDefault="00E95B70" w:rsidP="00E95B70">
      <w:pPr>
        <w:pStyle w:val="berschrift5"/>
      </w:pPr>
      <w:r>
        <w:t>Haben Sie bereits ein</w:t>
      </w:r>
      <w:r w:rsidRPr="00CE0E1F">
        <w:t xml:space="preserve"> Ersatzteilversorgungskonzept</w:t>
      </w:r>
      <w:r>
        <w:t>?</w:t>
      </w:r>
    </w:p>
    <w:p w14:paraId="4A44DED9" w14:textId="1C45576D"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Nein</w:t>
      </w:r>
    </w:p>
    <w:p w14:paraId="4F260DA9" w14:textId="77777777" w:rsidR="00E95B70" w:rsidRPr="00A14C41" w:rsidRDefault="00E95B70" w:rsidP="0083633A">
      <w:pPr>
        <w:pStyle w:val="Listenabsatz"/>
        <w:ind w:left="1701"/>
        <w:rPr>
          <w:sz w:val="20"/>
        </w:rPr>
      </w:pPr>
      <w:r w:rsidRPr="00A14C41">
        <w:rPr>
          <w:sz w:val="20"/>
        </w:rPr>
        <w:t>Wenn Ja, erläutern Sie Ihr Ersatzteilversorgungskonzept in Kurzform</w:t>
      </w:r>
    </w:p>
    <w:p w14:paraId="01E6FCA4" w14:textId="77777777" w:rsidR="00E95B70" w:rsidRDefault="00E95B70" w:rsidP="0083633A">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1576D6CE" w14:textId="77777777" w:rsidR="00E95B70" w:rsidRPr="00DB593B" w:rsidRDefault="00E95B70" w:rsidP="00E95B70">
      <w:pPr>
        <w:ind w:left="850" w:firstLine="425"/>
        <w:rPr>
          <w:color w:val="0D0D0D" w:themeColor="text1" w:themeTint="F2"/>
          <w:sz w:val="20"/>
        </w:rPr>
      </w:pPr>
    </w:p>
    <w:p w14:paraId="0B1B4B4C" w14:textId="77777777" w:rsidR="00E95B70" w:rsidRDefault="00E95B70" w:rsidP="00E95B70">
      <w:pPr>
        <w:pStyle w:val="berschrift5"/>
      </w:pPr>
      <w:r>
        <w:t>S</w:t>
      </w:r>
      <w:r w:rsidRPr="00897F56">
        <w:t xml:space="preserve">tellen Sie sicher, dass die Ersatzteile oder Nachfolge-Ersatzteile, die ohne eine Anpassung der Anlage einsetzbar sein müssen, über die gesamte Nutzungsdauer lieferbar </w:t>
      </w:r>
      <w:r>
        <w:t>sind</w:t>
      </w:r>
      <w:r w:rsidRPr="00897F56">
        <w:t xml:space="preserve">? </w:t>
      </w:r>
    </w:p>
    <w:p w14:paraId="31245E67" w14:textId="35FA58A9"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Nein</w:t>
      </w:r>
    </w:p>
    <w:p w14:paraId="5B466D4F" w14:textId="755F3F5C" w:rsidR="00E95B70" w:rsidRPr="00A11429" w:rsidRDefault="00E95B70" w:rsidP="0083633A">
      <w:pPr>
        <w:pStyle w:val="Listenabsatz"/>
        <w:ind w:left="1701"/>
        <w:rPr>
          <w:sz w:val="20"/>
        </w:rPr>
      </w:pPr>
      <w:r w:rsidRPr="00A14C41">
        <w:rPr>
          <w:sz w:val="20"/>
        </w:rPr>
        <w:t xml:space="preserve">Wenn Ja, erläutern Sie </w:t>
      </w:r>
      <w:r>
        <w:rPr>
          <w:sz w:val="20"/>
        </w:rPr>
        <w:t xml:space="preserve">dies </w:t>
      </w:r>
      <w:r w:rsidRPr="00A14C41">
        <w:rPr>
          <w:sz w:val="20"/>
        </w:rPr>
        <w:t>in Kurzform</w:t>
      </w:r>
      <w:r w:rsidR="00C91674">
        <w:rPr>
          <w:sz w:val="20"/>
        </w:rPr>
        <w:t>:</w:t>
      </w:r>
    </w:p>
    <w:p w14:paraId="37DC4C03" w14:textId="77777777" w:rsidR="00E95B70" w:rsidRDefault="00E95B70" w:rsidP="0083633A">
      <w:pPr>
        <w:ind w:left="1701"/>
        <w:rPr>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195CE08A" w14:textId="7A4B6743" w:rsidR="00E95B70" w:rsidRPr="004A428D" w:rsidRDefault="00E95B70" w:rsidP="003E62BE">
      <w:pPr>
        <w:pStyle w:val="berschrift4"/>
        <w:rPr>
          <w:b/>
        </w:rPr>
      </w:pPr>
      <w:r w:rsidRPr="00CE0E1F">
        <w:t>Instandhaltung</w:t>
      </w:r>
      <w:r w:rsidR="0037165E">
        <w:t xml:space="preserve"> und Level 2 Support</w:t>
      </w:r>
    </w:p>
    <w:p w14:paraId="1B1ED29F" w14:textId="77777777" w:rsidR="00E95B70" w:rsidRPr="004A1446" w:rsidRDefault="00E95B70" w:rsidP="00E95B70">
      <w:pPr>
        <w:pStyle w:val="berschrift5"/>
      </w:pPr>
      <w:r w:rsidRPr="004A1446">
        <w:t>Verfolgen Sie ein Schulungskonzept für die Instandhalter ihrer Kunden?</w:t>
      </w:r>
    </w:p>
    <w:p w14:paraId="0882D1FE" w14:textId="3B2C3473"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Nein</w:t>
      </w:r>
    </w:p>
    <w:p w14:paraId="1DBEA18B" w14:textId="77777777" w:rsidR="00E95B70" w:rsidRPr="004A1446" w:rsidRDefault="00E95B70" w:rsidP="0083633A">
      <w:pPr>
        <w:pStyle w:val="Listenabsatz"/>
        <w:ind w:left="1701"/>
        <w:rPr>
          <w:sz w:val="20"/>
        </w:rPr>
      </w:pPr>
    </w:p>
    <w:p w14:paraId="354801AD" w14:textId="77EC6F42" w:rsidR="00E95B70" w:rsidRPr="004A1446" w:rsidRDefault="00E95B70" w:rsidP="0083633A">
      <w:pPr>
        <w:pStyle w:val="Listenabsatz"/>
        <w:ind w:left="1701"/>
        <w:rPr>
          <w:sz w:val="20"/>
        </w:rPr>
      </w:pPr>
      <w:r w:rsidRPr="004A1446">
        <w:rPr>
          <w:sz w:val="20"/>
        </w:rPr>
        <w:t xml:space="preserve">Wenn nein, sind Sie bereit </w:t>
      </w:r>
      <w:r w:rsidR="00FC7EB6">
        <w:rPr>
          <w:sz w:val="20"/>
        </w:rPr>
        <w:t>ein Konzept</w:t>
      </w:r>
      <w:r w:rsidRPr="004A1446">
        <w:rPr>
          <w:sz w:val="20"/>
        </w:rPr>
        <w:t xml:space="preserve"> zu entwickeln? (KO-Kriterium)</w:t>
      </w:r>
    </w:p>
    <w:p w14:paraId="26751BD2" w14:textId="32F845F5"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Nein</w:t>
      </w:r>
    </w:p>
    <w:p w14:paraId="75B91630" w14:textId="77777777" w:rsidR="00E95B70" w:rsidRPr="004A1446" w:rsidRDefault="00E95B70" w:rsidP="00E95B70">
      <w:pPr>
        <w:ind w:left="950" w:firstLine="325"/>
        <w:rPr>
          <w:color w:val="0D0D0D" w:themeColor="text1" w:themeTint="F2"/>
          <w:sz w:val="20"/>
        </w:rPr>
      </w:pPr>
    </w:p>
    <w:p w14:paraId="5895138A" w14:textId="77777777" w:rsidR="00E95B70" w:rsidRPr="004A1446" w:rsidRDefault="00E95B70" w:rsidP="00E95B70">
      <w:pPr>
        <w:pStyle w:val="berschrift5"/>
      </w:pPr>
      <w:r w:rsidRPr="004A1446">
        <w:t xml:space="preserve">Welche Mindestlaufzeiten für Instandhaltungsbetreuung (Level 2 Support) sehen Sie vor? </w:t>
      </w:r>
    </w:p>
    <w:p w14:paraId="6A1B88BF" w14:textId="6B57DC97" w:rsidR="00E95B70" w:rsidRPr="00897F56" w:rsidRDefault="00E95B70"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3D59EBA4" w14:textId="37173638" w:rsidR="00E95B70"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3DB1CDC4" w14:textId="76500696" w:rsidR="00E95B70" w:rsidRPr="00897F56"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92FB436" w14:textId="77777777" w:rsidR="00E95B70" w:rsidRPr="004A428D"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66217DEA" w14:textId="77777777" w:rsidR="0015261D" w:rsidRPr="007D0E71" w:rsidRDefault="00283A18" w:rsidP="00893045">
      <w:pPr>
        <w:rPr>
          <w:sz w:val="20"/>
        </w:rPr>
      </w:pPr>
      <w:r>
        <w:rPr>
          <w:sz w:val="20"/>
        </w:rPr>
        <w:br w:type="page"/>
      </w:r>
    </w:p>
    <w:p w14:paraId="2DE87557" w14:textId="3507C11C" w:rsidR="005C7A94" w:rsidRPr="004A428D" w:rsidRDefault="00763A20" w:rsidP="005C7A94">
      <w:pPr>
        <w:pStyle w:val="berschrift3"/>
      </w:pPr>
      <w:bookmarkStart w:id="261" w:name="_Toc513552232"/>
      <w:bookmarkStart w:id="262" w:name="_Toc517783404"/>
      <w:bookmarkStart w:id="263" w:name="_Toc517797880"/>
      <w:bookmarkStart w:id="264" w:name="_Toc518646526"/>
      <w:bookmarkStart w:id="265" w:name="_Toc518661982"/>
      <w:bookmarkStart w:id="266" w:name="_Toc520724360"/>
      <w:r w:rsidRPr="00D61A52">
        <w:rPr>
          <w:sz w:val="20"/>
        </w:rPr>
        <w:lastRenderedPageBreak/>
        <w:t>Modul</w:t>
      </w:r>
      <w:r w:rsidR="00E230B0" w:rsidRPr="001B0031">
        <w:t xml:space="preserve"> 3b: </w:t>
      </w:r>
      <w:r w:rsidR="00C03F01">
        <w:t>Teilsystem Weiche</w:t>
      </w:r>
      <w:bookmarkEnd w:id="261"/>
      <w:bookmarkEnd w:id="262"/>
      <w:bookmarkEnd w:id="263"/>
      <w:bookmarkEnd w:id="264"/>
      <w:bookmarkEnd w:id="265"/>
      <w:bookmarkEnd w:id="266"/>
    </w:p>
    <w:p w14:paraId="49EA63B2" w14:textId="77777777" w:rsidR="005C7A94" w:rsidRPr="007D0E71" w:rsidRDefault="005C7A94" w:rsidP="005C7A94">
      <w:pPr>
        <w:pStyle w:val="Textkrper"/>
        <w:rPr>
          <w:sz w:val="20"/>
        </w:rPr>
      </w:pPr>
      <w:r w:rsidRPr="007D0E71">
        <w:rPr>
          <w:sz w:val="20"/>
        </w:rPr>
        <w:t xml:space="preserve">Mit dem Teilsystem Weiche werden diejenigen beweglichen Fahrwegelemente gesteuert und überwacht, deren Lage über Kommandos vom Teilsystem </w:t>
      </w:r>
      <w:r w:rsidR="00D15C1A">
        <w:rPr>
          <w:sz w:val="20"/>
        </w:rPr>
        <w:t>D</w:t>
      </w:r>
      <w:r w:rsidRPr="007D0E71">
        <w:rPr>
          <w:sz w:val="20"/>
        </w:rPr>
        <w:t>STW-ZE geändert werden kann.</w:t>
      </w:r>
    </w:p>
    <w:p w14:paraId="3FFF7C61" w14:textId="5D50200B" w:rsidR="00893045" w:rsidRPr="007D0E71" w:rsidRDefault="0037165E" w:rsidP="003E62BE">
      <w:pPr>
        <w:pStyle w:val="berschrift4"/>
      </w:pPr>
      <w:r>
        <w:t>Referenzen</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37165E" w:rsidRPr="00897F56" w14:paraId="75352623" w14:textId="77777777" w:rsidTr="0037165E">
        <w:trPr>
          <w:trHeight w:val="849"/>
        </w:trPr>
        <w:tc>
          <w:tcPr>
            <w:tcW w:w="3685" w:type="dxa"/>
            <w:shd w:val="clear" w:color="auto" w:fill="auto"/>
          </w:tcPr>
          <w:p w14:paraId="4753717A" w14:textId="77777777" w:rsidR="0037165E" w:rsidRPr="00CE0E1F" w:rsidRDefault="0037165E" w:rsidP="001843C6">
            <w:pPr>
              <w:rPr>
                <w:sz w:val="20"/>
              </w:rPr>
            </w:pPr>
            <w:r w:rsidRPr="004A1446">
              <w:rPr>
                <w:sz w:val="20"/>
              </w:rPr>
              <w:t>Produkte</w:t>
            </w:r>
          </w:p>
        </w:tc>
        <w:tc>
          <w:tcPr>
            <w:tcW w:w="1559" w:type="dxa"/>
            <w:shd w:val="clear" w:color="auto" w:fill="auto"/>
          </w:tcPr>
          <w:p w14:paraId="509C0D7B" w14:textId="35BA331F" w:rsidR="0037165E" w:rsidRPr="00CE0E1F" w:rsidRDefault="0037165E" w:rsidP="001843C6">
            <w:pPr>
              <w:rPr>
                <w:sz w:val="20"/>
              </w:rPr>
            </w:pPr>
            <w:r w:rsidRPr="00CE0E1F">
              <w:rPr>
                <w:sz w:val="20"/>
              </w:rPr>
              <w:t>Entwicklung im eigenen Unternehmen</w:t>
            </w:r>
          </w:p>
        </w:tc>
        <w:tc>
          <w:tcPr>
            <w:tcW w:w="1560" w:type="dxa"/>
          </w:tcPr>
          <w:p w14:paraId="0DBDF5D6" w14:textId="4D660818" w:rsidR="0037165E" w:rsidRPr="00CE0E1F" w:rsidRDefault="0037165E" w:rsidP="001843C6">
            <w:pPr>
              <w:rPr>
                <w:sz w:val="20"/>
              </w:rPr>
            </w:pPr>
            <w:r>
              <w:rPr>
                <w:sz w:val="20"/>
              </w:rPr>
              <w:t>Herstellung</w:t>
            </w:r>
            <w:r w:rsidRPr="00CE0E1F">
              <w:rPr>
                <w:sz w:val="20"/>
              </w:rPr>
              <w:t xml:space="preserve"> im eigenen Unternehmen</w:t>
            </w:r>
          </w:p>
        </w:tc>
        <w:tc>
          <w:tcPr>
            <w:tcW w:w="2268" w:type="dxa"/>
            <w:shd w:val="clear" w:color="auto" w:fill="auto"/>
          </w:tcPr>
          <w:p w14:paraId="4B8CD787" w14:textId="5710C6D0" w:rsidR="0037165E" w:rsidRPr="00CE0E1F" w:rsidRDefault="0037165E" w:rsidP="001843C6">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37165E" w:rsidRPr="00897F56" w14:paraId="4CCCC13C" w14:textId="77777777" w:rsidTr="0037165E">
        <w:trPr>
          <w:trHeight w:val="240"/>
        </w:trPr>
        <w:tc>
          <w:tcPr>
            <w:tcW w:w="3685" w:type="dxa"/>
            <w:shd w:val="clear" w:color="auto" w:fill="auto"/>
          </w:tcPr>
          <w:p w14:paraId="13051397" w14:textId="77777777" w:rsidR="0037165E" w:rsidRPr="003E62BE" w:rsidRDefault="0037165E" w:rsidP="001843C6">
            <w:pPr>
              <w:rPr>
                <w:sz w:val="20"/>
                <w:lang w:val="en-US"/>
              </w:rPr>
            </w:pPr>
            <w:r w:rsidRPr="00A64D60">
              <w:rPr>
                <w:sz w:val="20"/>
                <w:lang w:val="en-US"/>
              </w:rPr>
              <w:t>Object Controller (OC) (Sicherheitsrelevant – SIL 4)</w:t>
            </w:r>
          </w:p>
        </w:tc>
        <w:tc>
          <w:tcPr>
            <w:tcW w:w="1559" w:type="dxa"/>
            <w:shd w:val="clear" w:color="auto" w:fill="auto"/>
            <w:vAlign w:val="center"/>
          </w:tcPr>
          <w:p w14:paraId="102500A8"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7696F63C"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18714766"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7165E" w:rsidRPr="00897F56" w14:paraId="34C9F78E" w14:textId="77777777" w:rsidTr="0037165E">
        <w:trPr>
          <w:trHeight w:val="229"/>
        </w:trPr>
        <w:tc>
          <w:tcPr>
            <w:tcW w:w="3685" w:type="dxa"/>
            <w:shd w:val="clear" w:color="auto" w:fill="auto"/>
          </w:tcPr>
          <w:p w14:paraId="661E08F1" w14:textId="77777777" w:rsidR="0037165E" w:rsidRPr="007D0E71" w:rsidRDefault="0037165E" w:rsidP="00893045">
            <w:pPr>
              <w:rPr>
                <w:sz w:val="20"/>
              </w:rPr>
            </w:pPr>
            <w:r w:rsidRPr="007D0E71">
              <w:rPr>
                <w:sz w:val="20"/>
              </w:rPr>
              <w:t>Antriebsmotor</w:t>
            </w:r>
          </w:p>
        </w:tc>
        <w:tc>
          <w:tcPr>
            <w:tcW w:w="1559" w:type="dxa"/>
            <w:shd w:val="clear" w:color="auto" w:fill="auto"/>
            <w:vAlign w:val="center"/>
          </w:tcPr>
          <w:p w14:paraId="121D103A"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000441BD"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E5A99C5"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7165E" w:rsidRPr="00897F56" w14:paraId="477646A8" w14:textId="77777777" w:rsidTr="0037165E">
        <w:trPr>
          <w:trHeight w:val="229"/>
        </w:trPr>
        <w:tc>
          <w:tcPr>
            <w:tcW w:w="3685" w:type="dxa"/>
            <w:shd w:val="clear" w:color="auto" w:fill="auto"/>
          </w:tcPr>
          <w:p w14:paraId="432AD3E2" w14:textId="77777777" w:rsidR="0037165E" w:rsidRPr="00897F56" w:rsidRDefault="0037165E" w:rsidP="00893045">
            <w:pPr>
              <w:rPr>
                <w:sz w:val="20"/>
              </w:rPr>
            </w:pPr>
            <w:r w:rsidRPr="007D0E71">
              <w:rPr>
                <w:sz w:val="20"/>
              </w:rPr>
              <w:t>Endlagenprüfer</w:t>
            </w:r>
          </w:p>
        </w:tc>
        <w:tc>
          <w:tcPr>
            <w:tcW w:w="1559" w:type="dxa"/>
            <w:shd w:val="clear" w:color="auto" w:fill="auto"/>
            <w:vAlign w:val="center"/>
          </w:tcPr>
          <w:p w14:paraId="322FEFEC"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7413FA9C"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D82369F"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7165E" w:rsidRPr="00897F56" w14:paraId="07760018" w14:textId="77777777" w:rsidTr="0037165E">
        <w:trPr>
          <w:trHeight w:val="240"/>
        </w:trPr>
        <w:tc>
          <w:tcPr>
            <w:tcW w:w="3685" w:type="dxa"/>
            <w:shd w:val="clear" w:color="auto" w:fill="auto"/>
          </w:tcPr>
          <w:p w14:paraId="1F816D28" w14:textId="77777777" w:rsidR="0037165E" w:rsidRPr="00897F56" w:rsidRDefault="0037165E" w:rsidP="00893045">
            <w:pPr>
              <w:rPr>
                <w:sz w:val="20"/>
              </w:rPr>
            </w:pPr>
            <w:r w:rsidRPr="007D0E71">
              <w:rPr>
                <w:sz w:val="20"/>
              </w:rPr>
              <w:t>Sekundärverkabelung zwischen OC und Weichenkomponenten</w:t>
            </w:r>
            <w:r>
              <w:rPr>
                <w:sz w:val="20"/>
              </w:rPr>
              <w:t xml:space="preserve"> (Kuppelschieber, Gehäuse, etc.)</w:t>
            </w:r>
          </w:p>
        </w:tc>
        <w:tc>
          <w:tcPr>
            <w:tcW w:w="1559" w:type="dxa"/>
            <w:shd w:val="clear" w:color="auto" w:fill="auto"/>
            <w:vAlign w:val="center"/>
          </w:tcPr>
          <w:p w14:paraId="54CE5839"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0B1B7713"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7B3CAC0" w14:textId="77777777" w:rsidR="0037165E" w:rsidRPr="00CE0E1F" w:rsidRDefault="0037165E" w:rsidP="00893045">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54EE521D" w14:textId="77777777" w:rsidR="00622AF5" w:rsidRDefault="00622AF5" w:rsidP="00622AF5">
      <w:pPr>
        <w:pStyle w:val="Textkrper"/>
        <w:ind w:left="425"/>
        <w:rPr>
          <w:sz w:val="20"/>
        </w:rPr>
      </w:pPr>
    </w:p>
    <w:p w14:paraId="5A083897" w14:textId="0602778F" w:rsidR="00996103" w:rsidRDefault="00622AF5" w:rsidP="0037165E">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086FEAE6" w14:textId="0BD4AE4F" w:rsidR="00E95B70" w:rsidRDefault="00E95B70" w:rsidP="003E62BE">
      <w:pPr>
        <w:pStyle w:val="berschrift4"/>
      </w:pPr>
      <w:r>
        <w:t>Vision und Roadmap</w:t>
      </w:r>
    </w:p>
    <w:p w14:paraId="48933E90" w14:textId="3CCB26B6" w:rsidR="00E95B70" w:rsidRDefault="00C91674" w:rsidP="00E95B70">
      <w:pPr>
        <w:pStyle w:val="berschrift5"/>
      </w:pPr>
      <w:r>
        <w:t>In welcher Zeit planen S</w:t>
      </w:r>
      <w:r w:rsidR="00E95B70">
        <w:t>ie eine</w:t>
      </w:r>
      <w:r>
        <w:t xml:space="preserve">n Prototyp für dieses </w:t>
      </w:r>
      <w:r w:rsidR="00763A20" w:rsidRPr="00D61A52">
        <w:t>Modul</w:t>
      </w:r>
      <w:r>
        <w:t xml:space="preserve"> zu entwickeln?</w:t>
      </w:r>
    </w:p>
    <w:p w14:paraId="53D3FF51" w14:textId="00ED1FA0"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06F69A93" w14:textId="2CB6F972"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37165E">
        <w:rPr>
          <w:sz w:val="20"/>
        </w:rPr>
        <w:t>Jahre</w:t>
      </w:r>
    </w:p>
    <w:p w14:paraId="3D94AC34" w14:textId="2518729F" w:rsidR="00E95B70" w:rsidRPr="004A428D"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37165E">
        <w:rPr>
          <w:sz w:val="20"/>
        </w:rPr>
        <w:t xml:space="preserve"> Jahre</w:t>
      </w:r>
    </w:p>
    <w:p w14:paraId="0B9F2694" w14:textId="77777777" w:rsidR="00E95B70" w:rsidRDefault="00E95B70" w:rsidP="00E95B70">
      <w:pPr>
        <w:pStyle w:val="Textkrper"/>
        <w:ind w:left="425"/>
        <w:rPr>
          <w:sz w:val="20"/>
        </w:rPr>
      </w:pPr>
    </w:p>
    <w:p w14:paraId="7397AD84" w14:textId="5898F30D" w:rsidR="00E95B70" w:rsidRDefault="00C91674" w:rsidP="00E95B70">
      <w:pPr>
        <w:pStyle w:val="berschrift5"/>
      </w:pPr>
      <w:r>
        <w:t>In welcher Zeit erwarten S</w:t>
      </w:r>
      <w:r w:rsidR="00E95B70">
        <w:t>ie eine EBA Zulassung für ei</w:t>
      </w:r>
      <w:r>
        <w:t xml:space="preserve">n Referenzprodukt für dieses </w:t>
      </w:r>
      <w:r w:rsidR="00763A20" w:rsidRPr="00D61A52">
        <w:t>Modul</w:t>
      </w:r>
      <w:r>
        <w:t>?</w:t>
      </w:r>
    </w:p>
    <w:p w14:paraId="1CE8922C" w14:textId="6686DAF8"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213C6725" w14:textId="7643AEF3"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37165E">
        <w:rPr>
          <w:sz w:val="20"/>
        </w:rPr>
        <w:t>Jahre</w:t>
      </w:r>
    </w:p>
    <w:p w14:paraId="254DC305" w14:textId="4AF0491E" w:rsidR="00E95B70" w:rsidRPr="004A428D"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37165E">
        <w:rPr>
          <w:sz w:val="20"/>
        </w:rPr>
        <w:t xml:space="preserve"> Jahre</w:t>
      </w:r>
    </w:p>
    <w:p w14:paraId="333F62B8" w14:textId="77777777" w:rsidR="00E95B70" w:rsidRDefault="00E95B70" w:rsidP="00E95B70">
      <w:pPr>
        <w:pStyle w:val="berschrift5"/>
      </w:pPr>
      <w:r>
        <w:t>Planen Sie auch bei anderen Bahn Infrastrukturanbietern als Lieferant aufzutreten? Und wenn Ja, in welchem Zeitraum.</w:t>
      </w:r>
    </w:p>
    <w:p w14:paraId="21BB06C3" w14:textId="13D00F7B"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2</w:t>
      </w:r>
      <w:r w:rsidRPr="00213113">
        <w:rPr>
          <w:sz w:val="20"/>
        </w:rPr>
        <w:t xml:space="preserve"> Jahre</w:t>
      </w:r>
    </w:p>
    <w:p w14:paraId="1EFF191E" w14:textId="49E42EF5"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mehr als 2 Jahre</w:t>
      </w:r>
    </w:p>
    <w:p w14:paraId="22A85D73" w14:textId="6D2DA690" w:rsidR="00781D29"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3E62BE5C" w14:textId="42FD44D8" w:rsidR="00781D29" w:rsidRPr="0037165E" w:rsidRDefault="00781D29" w:rsidP="00781D29">
      <w:pPr>
        <w:rPr>
          <w:sz w:val="20"/>
        </w:rPr>
      </w:pPr>
      <w:r>
        <w:rPr>
          <w:sz w:val="20"/>
        </w:rPr>
        <w:br w:type="page"/>
      </w:r>
    </w:p>
    <w:p w14:paraId="2E6676A9" w14:textId="1A759A2F" w:rsidR="0073271B" w:rsidRPr="007D0E71" w:rsidRDefault="0073271B" w:rsidP="0073271B">
      <w:pPr>
        <w:pStyle w:val="berschrift4"/>
        <w:rPr>
          <w:lang w:val="en-US"/>
        </w:rPr>
      </w:pPr>
      <w:r w:rsidRPr="007D0E71">
        <w:rPr>
          <w:lang w:val="en-US"/>
        </w:rPr>
        <w:lastRenderedPageBreak/>
        <w:t xml:space="preserve">Reliability, Availability, Maintainability </w:t>
      </w:r>
      <w:r w:rsidR="00C91674">
        <w:rPr>
          <w:lang w:val="en-US"/>
        </w:rPr>
        <w:t>(</w:t>
      </w:r>
      <w:r w:rsidRPr="007D0E71">
        <w:rPr>
          <w:lang w:val="en-US"/>
        </w:rPr>
        <w:t>RAM</w:t>
      </w:r>
      <w:r w:rsidR="00C91674">
        <w:rPr>
          <w:lang w:val="en-US"/>
        </w:rPr>
        <w:t>)</w:t>
      </w:r>
      <w:r w:rsidRPr="007D0E71">
        <w:rPr>
          <w:lang w:val="en-US"/>
        </w:rPr>
        <w:t xml:space="preserve"> nach DIN EN 50126 (KO-Kriterium)</w:t>
      </w:r>
    </w:p>
    <w:p w14:paraId="2BE2F9B4" w14:textId="72726BF0" w:rsidR="0073271B" w:rsidRPr="00C91674" w:rsidRDefault="0073271B" w:rsidP="00C91674">
      <w:pPr>
        <w:pStyle w:val="Textkrper"/>
        <w:numPr>
          <w:ilvl w:val="0"/>
          <w:numId w:val="9"/>
        </w:numPr>
        <w:rPr>
          <w:sz w:val="20"/>
        </w:rPr>
      </w:pPr>
      <w:r w:rsidRPr="007D0E71">
        <w:rPr>
          <w:sz w:val="20"/>
        </w:rPr>
        <w:t xml:space="preserve">Für </w:t>
      </w:r>
      <w:r w:rsidR="00C91674">
        <w:rPr>
          <w:sz w:val="20"/>
        </w:rPr>
        <w:t xml:space="preserve">das Teilsystem Weiche sind RAM </w:t>
      </w:r>
      <w:r w:rsidRPr="007D0E71">
        <w:rPr>
          <w:sz w:val="20"/>
        </w:rPr>
        <w:t>Kennzahlen nach DIN EN 50126 definiert worden</w:t>
      </w:r>
      <w:r w:rsidR="00C91674">
        <w:rPr>
          <w:sz w:val="20"/>
        </w:rPr>
        <w:t>. Kann Ihr Unternehmen die f</w:t>
      </w:r>
      <w:r w:rsidRPr="00C91674">
        <w:rPr>
          <w:sz w:val="20"/>
        </w:rPr>
        <w:t>olgenden Kennzahlen unter Berücksichtigung der gegebenen Rahmenbedingungen erfüllen?</w:t>
      </w:r>
    </w:p>
    <w:p w14:paraId="2BCAE092" w14:textId="0BD7D2D5" w:rsidR="0073271B" w:rsidRDefault="0073271B" w:rsidP="0083633A">
      <w:pPr>
        <w:pStyle w:val="Listenabsatz"/>
        <w:ind w:left="1701"/>
        <w:rPr>
          <w:sz w:val="20"/>
        </w:rPr>
      </w:pP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0037165E">
        <w:rPr>
          <w:sz w:val="20"/>
        </w:rPr>
        <w:t xml:space="preserve"> Ja </w:t>
      </w: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Pr="007D0E71">
        <w:rPr>
          <w:sz w:val="20"/>
        </w:rPr>
        <w:t xml:space="preserve"> Nein</w:t>
      </w:r>
    </w:p>
    <w:p w14:paraId="71BFE34F" w14:textId="77777777" w:rsidR="0037165E" w:rsidRPr="007D0E71" w:rsidRDefault="0037165E" w:rsidP="0037165E">
      <w:pPr>
        <w:pStyle w:val="Listenabsatz"/>
        <w:ind w:left="785" w:firstLine="916"/>
        <w:rPr>
          <w:sz w:val="20"/>
        </w:rPr>
      </w:pPr>
    </w:p>
    <w:p w14:paraId="21160454" w14:textId="77777777" w:rsidR="0073271B" w:rsidRPr="007D0E71" w:rsidRDefault="0073271B" w:rsidP="0073271B">
      <w:pPr>
        <w:pStyle w:val="Textkrper"/>
        <w:numPr>
          <w:ilvl w:val="0"/>
          <w:numId w:val="9"/>
        </w:numPr>
        <w:rPr>
          <w:sz w:val="20"/>
        </w:rPr>
      </w:pPr>
      <w:r w:rsidRPr="007D0E71">
        <w:rPr>
          <w:sz w:val="20"/>
        </w:rPr>
        <w:t>Kennzahlen:</w:t>
      </w:r>
    </w:p>
    <w:p w14:paraId="64B0C256" w14:textId="4FC8B89A" w:rsidR="0073271B" w:rsidRPr="0083633A" w:rsidRDefault="0073271B" w:rsidP="0073271B">
      <w:pPr>
        <w:pStyle w:val="Listenabsatz"/>
        <w:numPr>
          <w:ilvl w:val="1"/>
          <w:numId w:val="8"/>
        </w:numPr>
        <w:rPr>
          <w:sz w:val="20"/>
          <w:lang w:val="en-US"/>
        </w:rPr>
      </w:pPr>
      <w:r w:rsidRPr="0083633A">
        <w:rPr>
          <w:sz w:val="20"/>
          <w:lang w:val="en-US"/>
        </w:rPr>
        <w:t>Zuverlässigkeit</w:t>
      </w:r>
      <w:r w:rsidR="00C91674">
        <w:rPr>
          <w:sz w:val="20"/>
          <w:lang w:val="en-US"/>
        </w:rPr>
        <w:t>:</w:t>
      </w:r>
      <w:r w:rsidRPr="0083633A">
        <w:rPr>
          <w:sz w:val="20"/>
          <w:lang w:val="en-US"/>
        </w:rPr>
        <w:t xml:space="preserve"> Mean Time to Failure (MTTF)</w:t>
      </w:r>
    </w:p>
    <w:p w14:paraId="6C1C4371"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MTTF ≥ 100 000 h</w:t>
      </w:r>
    </w:p>
    <w:p w14:paraId="13543CF7" w14:textId="77777777" w:rsidR="0073271B" w:rsidRPr="007D0E71"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MTTF ≥ 8 000h</w:t>
      </w:r>
    </w:p>
    <w:p w14:paraId="21B38D66" w14:textId="77777777" w:rsidR="0073271B" w:rsidRPr="007D0E71" w:rsidRDefault="0073271B" w:rsidP="0073271B">
      <w:pPr>
        <w:pStyle w:val="Listenabsatz"/>
        <w:ind w:left="2160"/>
        <w:rPr>
          <w:sz w:val="20"/>
        </w:rPr>
      </w:pPr>
    </w:p>
    <w:p w14:paraId="00444857" w14:textId="52E14542" w:rsidR="0073271B" w:rsidRPr="0058755D" w:rsidRDefault="0073271B" w:rsidP="0073271B">
      <w:pPr>
        <w:pStyle w:val="Listenabsatz"/>
        <w:numPr>
          <w:ilvl w:val="1"/>
          <w:numId w:val="8"/>
        </w:numPr>
        <w:rPr>
          <w:sz w:val="20"/>
        </w:rPr>
      </w:pPr>
      <w:r w:rsidRPr="0058755D">
        <w:rPr>
          <w:sz w:val="20"/>
        </w:rPr>
        <w:t>Instandhaltbarkeit</w:t>
      </w:r>
      <w:r w:rsidR="00C91674">
        <w:rPr>
          <w:sz w:val="20"/>
        </w:rPr>
        <w:t>:</w:t>
      </w:r>
      <w:r w:rsidRPr="0058755D">
        <w:rPr>
          <w:sz w:val="20"/>
        </w:rPr>
        <w:t xml:space="preserve"> Entstördauer (ESD)</w:t>
      </w:r>
    </w:p>
    <w:p w14:paraId="5697F39E"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ESD ≤ 0,5 h</w:t>
      </w:r>
    </w:p>
    <w:p w14:paraId="1E69CF37" w14:textId="77777777" w:rsidR="0073271B" w:rsidRPr="007D0E71"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ESD ≤ 1h</w:t>
      </w:r>
    </w:p>
    <w:p w14:paraId="5C3F3889" w14:textId="77777777" w:rsidR="0073271B" w:rsidRPr="007D0E71" w:rsidRDefault="0073271B" w:rsidP="0073271B">
      <w:pPr>
        <w:pStyle w:val="Listenabsatz"/>
        <w:ind w:left="2160"/>
        <w:rPr>
          <w:sz w:val="20"/>
        </w:rPr>
      </w:pPr>
    </w:p>
    <w:p w14:paraId="0068CB85" w14:textId="77777777" w:rsidR="0073271B" w:rsidRPr="007D0E71" w:rsidRDefault="0073271B" w:rsidP="0073271B">
      <w:pPr>
        <w:pStyle w:val="Listenabsatz"/>
        <w:numPr>
          <w:ilvl w:val="1"/>
          <w:numId w:val="8"/>
        </w:numPr>
        <w:rPr>
          <w:sz w:val="20"/>
        </w:rPr>
      </w:pPr>
      <w:r w:rsidRPr="007D0E71">
        <w:rPr>
          <w:sz w:val="20"/>
        </w:rPr>
        <w:t>Verfügbarkeit</w:t>
      </w:r>
    </w:p>
    <w:p w14:paraId="4F54686F"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99,996%</w:t>
      </w:r>
    </w:p>
    <w:p w14:paraId="55966538" w14:textId="1FAD7975" w:rsidR="00996103" w:rsidRDefault="0073271B" w:rsidP="00996103">
      <w:pPr>
        <w:pStyle w:val="Listenabsatz"/>
        <w:numPr>
          <w:ilvl w:val="2"/>
          <w:numId w:val="8"/>
        </w:numPr>
        <w:rPr>
          <w:sz w:val="20"/>
        </w:rPr>
      </w:pPr>
      <w:r w:rsidRPr="007D0E71">
        <w:rPr>
          <w:sz w:val="20"/>
        </w:rPr>
        <w:t xml:space="preserve">Fehler: </w:t>
      </w:r>
      <w:r w:rsidRPr="007D0E71">
        <w:rPr>
          <w:sz w:val="20"/>
        </w:rPr>
        <w:tab/>
      </w:r>
      <w:r w:rsidRPr="007D0E71">
        <w:rPr>
          <w:sz w:val="20"/>
        </w:rPr>
        <w:tab/>
        <w:t>99,69%</w:t>
      </w:r>
    </w:p>
    <w:p w14:paraId="5D194655" w14:textId="77777777" w:rsidR="00781D29" w:rsidRPr="0037165E" w:rsidRDefault="00781D29" w:rsidP="00781D29">
      <w:pPr>
        <w:pStyle w:val="Listenabsatz"/>
        <w:ind w:left="2160"/>
        <w:rPr>
          <w:sz w:val="20"/>
        </w:rPr>
      </w:pPr>
    </w:p>
    <w:p w14:paraId="05B603F1" w14:textId="479522DB" w:rsidR="00E95B70" w:rsidRPr="008123DA" w:rsidRDefault="00E95B70" w:rsidP="003E62BE">
      <w:pPr>
        <w:pStyle w:val="berschrift4"/>
      </w:pPr>
      <w:r>
        <w:t>E</w:t>
      </w:r>
      <w:r w:rsidRPr="00CE0E1F">
        <w:t>rsatzteil</w:t>
      </w:r>
      <w:r w:rsidR="0037165E">
        <w:t>konzept</w:t>
      </w:r>
    </w:p>
    <w:p w14:paraId="32C1EBED" w14:textId="4E65939C" w:rsidR="00E95B70" w:rsidRPr="004A1446" w:rsidRDefault="00E95B70" w:rsidP="00E95B70">
      <w:pPr>
        <w:pStyle w:val="berschrift5"/>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t xml:space="preserve"> </w:t>
      </w:r>
      <w:r w:rsidRPr="004A1446">
        <w:t>für Ersatzteillieferungen verpf</w:t>
      </w:r>
      <w:r w:rsidR="00C91674">
        <w:t>lichten Sie sich in der Regel?</w:t>
      </w:r>
    </w:p>
    <w:p w14:paraId="54849F7D" w14:textId="3DB581F4" w:rsidR="00E95B70" w:rsidRPr="00897F56" w:rsidRDefault="00E95B70"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7EE767AE" w14:textId="2606A326" w:rsidR="00E95B70"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0E818649" w14:textId="061E1D76" w:rsidR="00E95B70" w:rsidRPr="00897F56"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1A094C9A" w14:textId="77777777" w:rsidR="00E95B70" w:rsidRPr="004A428D"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71CC7E9E" w14:textId="77777777" w:rsidR="00E95B70" w:rsidRDefault="00E95B70" w:rsidP="00E95B70">
      <w:pPr>
        <w:pStyle w:val="berschrift5"/>
      </w:pPr>
      <w:r>
        <w:t>Haben Sie bereits ein</w:t>
      </w:r>
      <w:r w:rsidRPr="00CE0E1F">
        <w:t xml:space="preserve"> Ersatzteilversorgungskonzept</w:t>
      </w:r>
      <w:r>
        <w:t>?</w:t>
      </w:r>
    </w:p>
    <w:p w14:paraId="4D2268F6" w14:textId="0121AE2A"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Nein</w:t>
      </w:r>
    </w:p>
    <w:p w14:paraId="3C217F0F" w14:textId="77777777" w:rsidR="00E95B70" w:rsidRPr="00A14C41" w:rsidRDefault="00E95B70" w:rsidP="0083633A">
      <w:pPr>
        <w:pStyle w:val="Listenabsatz"/>
        <w:ind w:left="1701"/>
        <w:rPr>
          <w:sz w:val="20"/>
        </w:rPr>
      </w:pPr>
      <w:r w:rsidRPr="00A14C41">
        <w:rPr>
          <w:sz w:val="20"/>
        </w:rPr>
        <w:t>Wenn Ja, erläutern Sie Ihr Ersatzteilversorgungskonzept in Kurzform</w:t>
      </w:r>
    </w:p>
    <w:p w14:paraId="6C14262F" w14:textId="77777777" w:rsidR="00E95B70" w:rsidRDefault="00E95B70" w:rsidP="0083633A">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5C09BAB4" w14:textId="77777777" w:rsidR="00E95B70" w:rsidRPr="00DB593B" w:rsidRDefault="00E95B70" w:rsidP="00E95B70">
      <w:pPr>
        <w:ind w:left="850" w:firstLine="425"/>
        <w:rPr>
          <w:color w:val="0D0D0D" w:themeColor="text1" w:themeTint="F2"/>
          <w:sz w:val="20"/>
        </w:rPr>
      </w:pPr>
    </w:p>
    <w:p w14:paraId="7C4C7F4D" w14:textId="77777777" w:rsidR="00E95B70" w:rsidRDefault="00E95B70" w:rsidP="00E95B70">
      <w:pPr>
        <w:pStyle w:val="berschrift5"/>
      </w:pPr>
      <w:r>
        <w:t>S</w:t>
      </w:r>
      <w:r w:rsidRPr="00897F56">
        <w:t xml:space="preserve">tellen Sie sicher, dass die Ersatzteile oder Nachfolge-Ersatzteile, die ohne eine Anpassung der Anlage einsetzbar sein müssen, über die gesamte Nutzungsdauer lieferbar </w:t>
      </w:r>
      <w:r>
        <w:t>sind</w:t>
      </w:r>
      <w:r w:rsidRPr="00897F56">
        <w:t xml:space="preserve">? </w:t>
      </w:r>
    </w:p>
    <w:p w14:paraId="1DBCAD1A" w14:textId="1E1AA2F5" w:rsidR="00E95B70"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Nein</w:t>
      </w:r>
    </w:p>
    <w:p w14:paraId="6A49894C" w14:textId="77777777" w:rsidR="00E95B70" w:rsidRPr="00A11429" w:rsidRDefault="00E95B70" w:rsidP="0083633A">
      <w:pPr>
        <w:pStyle w:val="Listenabsatz"/>
        <w:ind w:left="1701"/>
        <w:rPr>
          <w:sz w:val="20"/>
        </w:rPr>
      </w:pPr>
      <w:r w:rsidRPr="00A14C41">
        <w:rPr>
          <w:sz w:val="20"/>
        </w:rPr>
        <w:t xml:space="preserve">Wenn Ja, erläutern Sie </w:t>
      </w:r>
      <w:r>
        <w:rPr>
          <w:sz w:val="20"/>
        </w:rPr>
        <w:t xml:space="preserve">dies </w:t>
      </w:r>
      <w:r w:rsidRPr="00A14C41">
        <w:rPr>
          <w:sz w:val="20"/>
        </w:rPr>
        <w:t>in Kurzform</w:t>
      </w:r>
    </w:p>
    <w:p w14:paraId="2225140F" w14:textId="77777777" w:rsidR="00E95B70" w:rsidRDefault="00E95B70" w:rsidP="0083633A">
      <w:pPr>
        <w:ind w:left="1701"/>
        <w:rPr>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037F4910" w14:textId="143E1E02" w:rsidR="00E95B70" w:rsidRPr="004A428D" w:rsidRDefault="00E95B70" w:rsidP="003E62BE">
      <w:pPr>
        <w:pStyle w:val="berschrift4"/>
        <w:rPr>
          <w:b/>
        </w:rPr>
      </w:pPr>
      <w:r w:rsidRPr="00CE0E1F">
        <w:t>Instandhaltung</w:t>
      </w:r>
      <w:r w:rsidR="0037165E">
        <w:t xml:space="preserve"> und Level 2 Support</w:t>
      </w:r>
    </w:p>
    <w:p w14:paraId="45229479" w14:textId="77777777" w:rsidR="00E95B70" w:rsidRPr="004A1446" w:rsidRDefault="00E95B70" w:rsidP="00E95B70">
      <w:pPr>
        <w:pStyle w:val="berschrift5"/>
      </w:pPr>
      <w:r w:rsidRPr="004A1446">
        <w:t>Verfolgen Sie ein Schulungskonzept für die Instandhalter ihrer Kunden?</w:t>
      </w:r>
    </w:p>
    <w:p w14:paraId="5AA6BF7F" w14:textId="09C4F3D8"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7165E">
        <w:rPr>
          <w:sz w:val="20"/>
        </w:rPr>
        <w:t xml:space="preserve"> Nein</w:t>
      </w:r>
    </w:p>
    <w:p w14:paraId="4A0D474C" w14:textId="77777777" w:rsidR="00E95B70" w:rsidRPr="004A1446" w:rsidRDefault="00E95B70" w:rsidP="0083633A">
      <w:pPr>
        <w:pStyle w:val="Listenabsatz"/>
        <w:ind w:left="1701"/>
        <w:rPr>
          <w:sz w:val="20"/>
        </w:rPr>
      </w:pPr>
    </w:p>
    <w:p w14:paraId="7A75187B" w14:textId="319EA789" w:rsidR="00E95B70" w:rsidRPr="004A1446" w:rsidRDefault="00E95B70" w:rsidP="0083633A">
      <w:pPr>
        <w:pStyle w:val="Listenabsatz"/>
        <w:ind w:left="1701"/>
        <w:rPr>
          <w:sz w:val="20"/>
        </w:rPr>
      </w:pPr>
      <w:r w:rsidRPr="004A1446">
        <w:rPr>
          <w:sz w:val="20"/>
        </w:rPr>
        <w:t xml:space="preserve">Wenn nein, sind Sie bereit </w:t>
      </w:r>
      <w:r w:rsidR="00FC7EB6">
        <w:rPr>
          <w:sz w:val="20"/>
        </w:rPr>
        <w:t>ein Konzept</w:t>
      </w:r>
      <w:r w:rsidRPr="004A1446">
        <w:rPr>
          <w:sz w:val="20"/>
        </w:rPr>
        <w:t xml:space="preserve"> zu entwickeln? (KO-Kriterium)</w:t>
      </w:r>
    </w:p>
    <w:p w14:paraId="793919C5" w14:textId="314DCD30" w:rsidR="00E95B70" w:rsidRPr="004A1446" w:rsidRDefault="00E95B70" w:rsidP="0083633A">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Nein</w:t>
      </w:r>
    </w:p>
    <w:p w14:paraId="1E9E9AC5" w14:textId="77777777" w:rsidR="00E95B70" w:rsidRPr="004A1446" w:rsidRDefault="00E95B70" w:rsidP="00E95B70">
      <w:pPr>
        <w:ind w:left="950" w:firstLine="325"/>
        <w:rPr>
          <w:color w:val="0D0D0D" w:themeColor="text1" w:themeTint="F2"/>
          <w:sz w:val="20"/>
        </w:rPr>
      </w:pPr>
    </w:p>
    <w:p w14:paraId="45A44950" w14:textId="77777777" w:rsidR="00E95B70" w:rsidRPr="004A1446" w:rsidRDefault="00E95B70" w:rsidP="00E95B70">
      <w:pPr>
        <w:pStyle w:val="berschrift5"/>
      </w:pPr>
      <w:r w:rsidRPr="004A1446">
        <w:t xml:space="preserve">Welche Mindestlaufzeiten für Instandhaltungsbetreuung (Level 2 Support) sehen Sie vor? </w:t>
      </w:r>
    </w:p>
    <w:p w14:paraId="4A9D626C" w14:textId="57051765" w:rsidR="00E95B70" w:rsidRPr="00897F56" w:rsidRDefault="00E95B70" w:rsidP="0083633A">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12D59357" w14:textId="56AA4341" w:rsidR="00E95B70"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26823CBC" w14:textId="1EEAE4FD" w:rsidR="00E95B70" w:rsidRPr="00897F56"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D60C0C0" w14:textId="77777777" w:rsidR="00E95B70" w:rsidRPr="004A428D" w:rsidRDefault="00E95B70" w:rsidP="0083633A">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w:t>
      </w:r>
      <w:r w:rsidRPr="0037165E">
        <w:rPr>
          <w:sz w:val="20"/>
        </w:rPr>
        <w:t>KO Kriterium)</w:t>
      </w:r>
    </w:p>
    <w:p w14:paraId="33CF7864" w14:textId="77777777" w:rsidR="00C03F01" w:rsidRPr="00C03F01" w:rsidRDefault="00B160CC" w:rsidP="00B160CC">
      <w:r>
        <w:br w:type="page"/>
      </w:r>
    </w:p>
    <w:p w14:paraId="394A6ADF" w14:textId="7EB118E1" w:rsidR="0015261D" w:rsidRDefault="00763A20" w:rsidP="00C03F01">
      <w:pPr>
        <w:pStyle w:val="berschrift3"/>
      </w:pPr>
      <w:bookmarkStart w:id="267" w:name="_Toc513552233"/>
      <w:bookmarkStart w:id="268" w:name="_Toc517783405"/>
      <w:bookmarkStart w:id="269" w:name="_Toc517797881"/>
      <w:bookmarkStart w:id="270" w:name="_Toc518646527"/>
      <w:bookmarkStart w:id="271" w:name="_Toc518661983"/>
      <w:bookmarkStart w:id="272" w:name="_Toc520724361"/>
      <w:r w:rsidRPr="00D61A52">
        <w:rPr>
          <w:sz w:val="20"/>
        </w:rPr>
        <w:lastRenderedPageBreak/>
        <w:t>Modul</w:t>
      </w:r>
      <w:r w:rsidR="00E230B0" w:rsidRPr="001B0031">
        <w:t xml:space="preserve"> 3c: </w:t>
      </w:r>
      <w:r w:rsidR="00C03F01" w:rsidRPr="00C03F01">
        <w:t>Teilsystem Achszählsystem</w:t>
      </w:r>
      <w:bookmarkEnd w:id="267"/>
      <w:bookmarkEnd w:id="268"/>
      <w:bookmarkEnd w:id="269"/>
      <w:bookmarkEnd w:id="270"/>
      <w:bookmarkEnd w:id="271"/>
      <w:bookmarkEnd w:id="272"/>
    </w:p>
    <w:p w14:paraId="76F2BEFB" w14:textId="77777777" w:rsidR="005C7A94" w:rsidRDefault="005C7A94" w:rsidP="005C7A94">
      <w:pPr>
        <w:pStyle w:val="Textkrper"/>
      </w:pPr>
    </w:p>
    <w:p w14:paraId="59959872" w14:textId="75D59694" w:rsidR="005C7A94" w:rsidRPr="007D0E71" w:rsidRDefault="005C7A94" w:rsidP="005C7A94">
      <w:pPr>
        <w:pStyle w:val="Textkrper"/>
        <w:rPr>
          <w:sz w:val="20"/>
        </w:rPr>
      </w:pPr>
      <w:r w:rsidRPr="007D0E71">
        <w:rPr>
          <w:sz w:val="20"/>
        </w:rPr>
        <w:t>Das Teilsystem A</w:t>
      </w:r>
      <w:r w:rsidR="00D15C1A">
        <w:rPr>
          <w:sz w:val="20"/>
        </w:rPr>
        <w:t>chs</w:t>
      </w:r>
      <w:r w:rsidRPr="007D0E71">
        <w:rPr>
          <w:sz w:val="20"/>
        </w:rPr>
        <w:t>z</w:t>
      </w:r>
      <w:r w:rsidR="00D15C1A">
        <w:rPr>
          <w:sz w:val="20"/>
        </w:rPr>
        <w:t>ähl</w:t>
      </w:r>
      <w:r w:rsidR="00BA5A79">
        <w:rPr>
          <w:sz w:val="20"/>
        </w:rPr>
        <w:t>s</w:t>
      </w:r>
      <w:r w:rsidRPr="007D0E71">
        <w:rPr>
          <w:sz w:val="20"/>
        </w:rPr>
        <w:t>ystem überwacht den Zustand von Gleisfreimeldeabschnitten auf Frei- oder Besetztsein.</w:t>
      </w:r>
    </w:p>
    <w:p w14:paraId="5B063198" w14:textId="0BA3F309" w:rsidR="00893045" w:rsidRPr="007D0E71" w:rsidRDefault="0037165E" w:rsidP="003E62BE">
      <w:pPr>
        <w:pStyle w:val="berschrift4"/>
      </w:pPr>
      <w:r>
        <w:t>Referenzen</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37165E" w:rsidRPr="00897F56" w14:paraId="3781AC21" w14:textId="77777777" w:rsidTr="0037165E">
        <w:trPr>
          <w:trHeight w:val="849"/>
        </w:trPr>
        <w:tc>
          <w:tcPr>
            <w:tcW w:w="3685" w:type="dxa"/>
            <w:shd w:val="clear" w:color="auto" w:fill="auto"/>
          </w:tcPr>
          <w:p w14:paraId="17A96871" w14:textId="77777777" w:rsidR="0037165E" w:rsidRPr="00CE0E1F" w:rsidRDefault="0037165E" w:rsidP="001843C6">
            <w:pPr>
              <w:rPr>
                <w:sz w:val="20"/>
              </w:rPr>
            </w:pPr>
            <w:r w:rsidRPr="004A1446">
              <w:rPr>
                <w:sz w:val="20"/>
              </w:rPr>
              <w:t>Produkte</w:t>
            </w:r>
          </w:p>
        </w:tc>
        <w:tc>
          <w:tcPr>
            <w:tcW w:w="1559" w:type="dxa"/>
            <w:shd w:val="clear" w:color="auto" w:fill="auto"/>
          </w:tcPr>
          <w:p w14:paraId="1D799AB0" w14:textId="63EF0B10" w:rsidR="0037165E" w:rsidRPr="00CE0E1F" w:rsidRDefault="0037165E" w:rsidP="001843C6">
            <w:pPr>
              <w:rPr>
                <w:sz w:val="20"/>
              </w:rPr>
            </w:pPr>
            <w:r w:rsidRPr="00CE0E1F">
              <w:rPr>
                <w:sz w:val="20"/>
              </w:rPr>
              <w:t>Entwicklung im eigenen Unternehmen</w:t>
            </w:r>
          </w:p>
        </w:tc>
        <w:tc>
          <w:tcPr>
            <w:tcW w:w="1560" w:type="dxa"/>
          </w:tcPr>
          <w:p w14:paraId="5D301945" w14:textId="30AC4B64" w:rsidR="0037165E" w:rsidRPr="00CE0E1F" w:rsidRDefault="0037165E" w:rsidP="001843C6">
            <w:pPr>
              <w:rPr>
                <w:sz w:val="20"/>
              </w:rPr>
            </w:pPr>
            <w:r>
              <w:rPr>
                <w:sz w:val="20"/>
              </w:rPr>
              <w:t>Herstellung</w:t>
            </w:r>
            <w:r w:rsidRPr="00CE0E1F">
              <w:rPr>
                <w:sz w:val="20"/>
              </w:rPr>
              <w:t xml:space="preserve"> im eigenen Unternehmen</w:t>
            </w:r>
          </w:p>
        </w:tc>
        <w:tc>
          <w:tcPr>
            <w:tcW w:w="2268" w:type="dxa"/>
            <w:shd w:val="clear" w:color="auto" w:fill="auto"/>
          </w:tcPr>
          <w:p w14:paraId="194642E9" w14:textId="14AAD65E" w:rsidR="0037165E" w:rsidRPr="00CE0E1F" w:rsidRDefault="0037165E" w:rsidP="001843C6">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37165E" w:rsidRPr="00897F56" w14:paraId="7DD93C53" w14:textId="77777777" w:rsidTr="0037165E">
        <w:trPr>
          <w:trHeight w:val="240"/>
        </w:trPr>
        <w:tc>
          <w:tcPr>
            <w:tcW w:w="3685" w:type="dxa"/>
            <w:shd w:val="clear" w:color="auto" w:fill="auto"/>
          </w:tcPr>
          <w:p w14:paraId="04B52C68" w14:textId="77777777" w:rsidR="0037165E" w:rsidRPr="003E62BE" w:rsidRDefault="0037165E" w:rsidP="001843C6">
            <w:pPr>
              <w:rPr>
                <w:sz w:val="20"/>
                <w:lang w:val="en-US"/>
              </w:rPr>
            </w:pPr>
            <w:r w:rsidRPr="007D0E71">
              <w:rPr>
                <w:sz w:val="20"/>
              </w:rPr>
              <w:t>Achszählrechner</w:t>
            </w:r>
          </w:p>
        </w:tc>
        <w:tc>
          <w:tcPr>
            <w:tcW w:w="1559" w:type="dxa"/>
            <w:shd w:val="clear" w:color="auto" w:fill="auto"/>
            <w:vAlign w:val="center"/>
          </w:tcPr>
          <w:p w14:paraId="70B21257"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7A769886"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2C655E0"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7165E" w:rsidRPr="00897F56" w14:paraId="109DB79D" w14:textId="77777777" w:rsidTr="0037165E">
        <w:trPr>
          <w:trHeight w:val="229"/>
        </w:trPr>
        <w:tc>
          <w:tcPr>
            <w:tcW w:w="3685" w:type="dxa"/>
            <w:shd w:val="clear" w:color="auto" w:fill="auto"/>
          </w:tcPr>
          <w:p w14:paraId="11EC4713" w14:textId="77777777" w:rsidR="0037165E" w:rsidRPr="007D0E71" w:rsidRDefault="0037165E" w:rsidP="001843C6">
            <w:pPr>
              <w:rPr>
                <w:sz w:val="20"/>
              </w:rPr>
            </w:pPr>
            <w:r w:rsidRPr="007D0E71">
              <w:rPr>
                <w:sz w:val="20"/>
              </w:rPr>
              <w:t>Zählpunkte</w:t>
            </w:r>
          </w:p>
        </w:tc>
        <w:tc>
          <w:tcPr>
            <w:tcW w:w="1559" w:type="dxa"/>
            <w:shd w:val="clear" w:color="auto" w:fill="auto"/>
            <w:vAlign w:val="center"/>
          </w:tcPr>
          <w:p w14:paraId="391F056E"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76202227"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49CB202A"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7165E" w:rsidRPr="00897F56" w14:paraId="42C57BE3" w14:textId="77777777" w:rsidTr="0037165E">
        <w:trPr>
          <w:trHeight w:val="229"/>
        </w:trPr>
        <w:tc>
          <w:tcPr>
            <w:tcW w:w="3685" w:type="dxa"/>
            <w:shd w:val="clear" w:color="auto" w:fill="auto"/>
          </w:tcPr>
          <w:p w14:paraId="0D99B909" w14:textId="77777777" w:rsidR="0037165E" w:rsidRPr="00897F56" w:rsidRDefault="0037165E" w:rsidP="001843C6">
            <w:pPr>
              <w:rPr>
                <w:sz w:val="20"/>
              </w:rPr>
            </w:pPr>
            <w:r w:rsidRPr="007D0E71">
              <w:rPr>
                <w:sz w:val="20"/>
              </w:rPr>
              <w:t>Sekundärverkabelung zwischen Achszählrechner und Zählpunkten bzw. zwischen den Zählpunkten</w:t>
            </w:r>
          </w:p>
        </w:tc>
        <w:tc>
          <w:tcPr>
            <w:tcW w:w="1559" w:type="dxa"/>
            <w:shd w:val="clear" w:color="auto" w:fill="auto"/>
            <w:vAlign w:val="center"/>
          </w:tcPr>
          <w:p w14:paraId="39303897"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09F7D8B1"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0440BDFE" w14:textId="77777777" w:rsidR="0037165E" w:rsidRPr="00CE0E1F" w:rsidRDefault="0037165E"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2D2E794D" w14:textId="77777777" w:rsidR="00461964" w:rsidRPr="007D0E71" w:rsidRDefault="00461964" w:rsidP="00461964">
      <w:pPr>
        <w:pStyle w:val="Textkrper"/>
        <w:ind w:left="425"/>
        <w:rPr>
          <w:sz w:val="20"/>
        </w:rPr>
      </w:pPr>
    </w:p>
    <w:p w14:paraId="6AF03D89" w14:textId="77777777" w:rsidR="00622AF5" w:rsidRDefault="00622AF5" w:rsidP="00622AF5">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377724A3" w14:textId="77777777" w:rsidR="00996103" w:rsidRDefault="00996103" w:rsidP="00996103">
      <w:pPr>
        <w:pStyle w:val="Listenabsatz"/>
        <w:rPr>
          <w:sz w:val="20"/>
        </w:rPr>
      </w:pPr>
    </w:p>
    <w:p w14:paraId="70C548C5" w14:textId="2EEF8D02" w:rsidR="00E95B70" w:rsidRDefault="00E95B70" w:rsidP="003E62BE">
      <w:pPr>
        <w:pStyle w:val="berschrift4"/>
      </w:pPr>
      <w:r>
        <w:t>Vision und Roadmap</w:t>
      </w:r>
    </w:p>
    <w:p w14:paraId="5B859950" w14:textId="018163DA" w:rsidR="00E95B70" w:rsidRDefault="00C91674" w:rsidP="00E95B70">
      <w:pPr>
        <w:pStyle w:val="berschrift5"/>
      </w:pPr>
      <w:r>
        <w:t>In welcher Zeit planen S</w:t>
      </w:r>
      <w:r w:rsidR="00E95B70">
        <w:t>ie eine</w:t>
      </w:r>
      <w:r>
        <w:t>n Prototyp</w:t>
      </w:r>
      <w:r w:rsidR="00E95B70">
        <w:t xml:space="preserve"> für dieses </w:t>
      </w:r>
      <w:r w:rsidR="00763A20" w:rsidRPr="00D61A52">
        <w:t>Modul</w:t>
      </w:r>
      <w:r w:rsidR="00E95B70">
        <w:t xml:space="preserve"> zu entwickeln.</w:t>
      </w:r>
    </w:p>
    <w:p w14:paraId="2F5773B2" w14:textId="576C39FF"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48FE4124" w14:textId="127C677F"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264B71">
        <w:rPr>
          <w:sz w:val="20"/>
        </w:rPr>
        <w:t>Jahre</w:t>
      </w:r>
    </w:p>
    <w:p w14:paraId="5D15D4DF" w14:textId="7007969C" w:rsidR="00E95B70" w:rsidRPr="004A428D"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264B71">
        <w:rPr>
          <w:sz w:val="20"/>
        </w:rPr>
        <w:t xml:space="preserve"> Jahre</w:t>
      </w:r>
    </w:p>
    <w:p w14:paraId="29946434" w14:textId="77777777" w:rsidR="00E95B70" w:rsidRDefault="00E95B70" w:rsidP="00E95B70">
      <w:pPr>
        <w:pStyle w:val="Textkrper"/>
        <w:ind w:left="425"/>
        <w:rPr>
          <w:sz w:val="20"/>
        </w:rPr>
      </w:pPr>
    </w:p>
    <w:p w14:paraId="3CD4D5AA" w14:textId="5BE04808" w:rsidR="00E95B70" w:rsidRDefault="00C91674" w:rsidP="00E95B70">
      <w:pPr>
        <w:pStyle w:val="berschrift5"/>
      </w:pPr>
      <w:r>
        <w:t>In welcher Zeit erwarten S</w:t>
      </w:r>
      <w:r w:rsidR="00E95B70">
        <w:t xml:space="preserve">ie eine EBA Zulassung für ein Referenzprodukt für dieses </w:t>
      </w:r>
      <w:r w:rsidR="00763A20" w:rsidRPr="00D61A52">
        <w:t>Modul</w:t>
      </w:r>
      <w:r>
        <w:t>?</w:t>
      </w:r>
    </w:p>
    <w:p w14:paraId="4C15AC21" w14:textId="674E79FF"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767951DD" w14:textId="217D97B6"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264B71">
        <w:rPr>
          <w:sz w:val="20"/>
        </w:rPr>
        <w:t>Jahre</w:t>
      </w:r>
    </w:p>
    <w:p w14:paraId="2746905C" w14:textId="1962D710" w:rsidR="00E95B70"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Pr="004A1446">
        <w:rPr>
          <w:sz w:val="20"/>
        </w:rPr>
        <w:t xml:space="preserve"> Jahre</w:t>
      </w:r>
    </w:p>
    <w:p w14:paraId="591CE3AD" w14:textId="77777777" w:rsidR="00E95B70" w:rsidRPr="004A428D" w:rsidRDefault="00E95B70" w:rsidP="00E95B70">
      <w:pPr>
        <w:pStyle w:val="Kopfzeile"/>
        <w:tabs>
          <w:tab w:val="clear" w:pos="4536"/>
          <w:tab w:val="clear" w:pos="9072"/>
        </w:tabs>
        <w:spacing w:line="240" w:lineRule="atLeast"/>
        <w:ind w:left="1728"/>
        <w:rPr>
          <w:sz w:val="20"/>
        </w:rPr>
      </w:pPr>
    </w:p>
    <w:p w14:paraId="44573DE9" w14:textId="77777777" w:rsidR="00E95B70" w:rsidRDefault="00E95B70" w:rsidP="00E95B70">
      <w:pPr>
        <w:pStyle w:val="berschrift5"/>
      </w:pPr>
      <w:r>
        <w:t>Planen Sie auch bei anderen Bahn Infrastrukturanbietern als Lieferant aufzutreten? Und wenn Ja, in welchem Zeitraum.</w:t>
      </w:r>
    </w:p>
    <w:p w14:paraId="61EEFA38" w14:textId="516EB45A" w:rsidR="00E95B70" w:rsidRPr="004A1446" w:rsidRDefault="00E95B70" w:rsidP="0083633A">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2</w:t>
      </w:r>
      <w:r w:rsidRPr="00213113">
        <w:rPr>
          <w:sz w:val="20"/>
        </w:rPr>
        <w:t xml:space="preserve"> Jahre</w:t>
      </w:r>
    </w:p>
    <w:p w14:paraId="280229BC" w14:textId="647568F1" w:rsidR="00E95B70" w:rsidRPr="004A1446"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mehr als 2 Jahre</w:t>
      </w:r>
    </w:p>
    <w:p w14:paraId="7607E0A5" w14:textId="6AAF95DB" w:rsidR="00E95B70" w:rsidRDefault="00E95B70" w:rsidP="0083633A">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018FC90D" w14:textId="3EE928D4" w:rsidR="0073271B" w:rsidRPr="00781D29" w:rsidRDefault="00781D29" w:rsidP="00781D29">
      <w:pPr>
        <w:rPr>
          <w:rFonts w:cs="Arial"/>
          <w:sz w:val="20"/>
        </w:rPr>
      </w:pPr>
      <w:r>
        <w:br w:type="page"/>
      </w:r>
    </w:p>
    <w:p w14:paraId="76FE151B" w14:textId="74D919E5" w:rsidR="0073271B" w:rsidRPr="007D0E71" w:rsidRDefault="0073271B" w:rsidP="0073271B">
      <w:pPr>
        <w:pStyle w:val="berschrift4"/>
        <w:rPr>
          <w:lang w:val="en-US"/>
        </w:rPr>
      </w:pPr>
      <w:r w:rsidRPr="007D0E71">
        <w:rPr>
          <w:lang w:val="en-US"/>
        </w:rPr>
        <w:lastRenderedPageBreak/>
        <w:t xml:space="preserve">Reliability, Availability, Maintainability </w:t>
      </w:r>
      <w:r w:rsidR="00C91674">
        <w:rPr>
          <w:lang w:val="en-US"/>
        </w:rPr>
        <w:t>(</w:t>
      </w:r>
      <w:r w:rsidRPr="007D0E71">
        <w:rPr>
          <w:lang w:val="en-US"/>
        </w:rPr>
        <w:t>RAM</w:t>
      </w:r>
      <w:r w:rsidR="00C91674">
        <w:rPr>
          <w:lang w:val="en-US"/>
        </w:rPr>
        <w:t>)</w:t>
      </w:r>
      <w:r w:rsidRPr="007D0E71">
        <w:rPr>
          <w:lang w:val="en-US"/>
        </w:rPr>
        <w:t xml:space="preserve"> nach DIN EN 50126 (KO-Kriterium)</w:t>
      </w:r>
    </w:p>
    <w:p w14:paraId="0C7CA7D8" w14:textId="3A3B7013" w:rsidR="0073271B" w:rsidRPr="007D0E71" w:rsidRDefault="0073271B" w:rsidP="0073271B">
      <w:pPr>
        <w:pStyle w:val="Textkrper"/>
        <w:numPr>
          <w:ilvl w:val="0"/>
          <w:numId w:val="9"/>
        </w:numPr>
        <w:rPr>
          <w:sz w:val="20"/>
        </w:rPr>
      </w:pPr>
      <w:r w:rsidRPr="007D0E71">
        <w:rPr>
          <w:sz w:val="20"/>
        </w:rPr>
        <w:t>Für das Teilsystem Achszählsystem sind RAM</w:t>
      </w:r>
      <w:r w:rsidR="00C91674">
        <w:rPr>
          <w:sz w:val="20"/>
        </w:rPr>
        <w:t xml:space="preserve"> </w:t>
      </w:r>
      <w:r w:rsidRPr="007D0E71">
        <w:rPr>
          <w:sz w:val="20"/>
        </w:rPr>
        <w:t>Kennzahlen nach DIN EN 50126 definiert worden</w:t>
      </w:r>
      <w:r w:rsidR="00C91674">
        <w:rPr>
          <w:sz w:val="20"/>
        </w:rPr>
        <w:t>. K</w:t>
      </w:r>
      <w:r w:rsidRPr="007D0E71">
        <w:rPr>
          <w:sz w:val="20"/>
        </w:rPr>
        <w:t>ann Ihr Unternehmen die Folgenden Kennzahlen unter Berücksichtigung der gegebenen Rahmenbedingungen erfüllen?</w:t>
      </w:r>
    </w:p>
    <w:p w14:paraId="253FC6D6" w14:textId="4E9141D6" w:rsidR="0073271B" w:rsidRPr="007D0E71" w:rsidRDefault="0073271B" w:rsidP="002503C9">
      <w:pPr>
        <w:pStyle w:val="Listenabsatz"/>
        <w:ind w:left="1701"/>
        <w:rPr>
          <w:sz w:val="20"/>
        </w:rPr>
      </w:pP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00781D29">
        <w:rPr>
          <w:sz w:val="20"/>
        </w:rPr>
        <w:t xml:space="preserve"> Ja </w:t>
      </w: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Pr="007D0E71">
        <w:rPr>
          <w:sz w:val="20"/>
        </w:rPr>
        <w:t xml:space="preserve"> Nein</w:t>
      </w:r>
    </w:p>
    <w:p w14:paraId="1ABBD084" w14:textId="77777777" w:rsidR="0073271B" w:rsidRPr="007D0E71" w:rsidRDefault="0073271B" w:rsidP="0073271B">
      <w:pPr>
        <w:pStyle w:val="Listenabsatz"/>
        <w:ind w:left="785"/>
        <w:rPr>
          <w:sz w:val="20"/>
        </w:rPr>
      </w:pPr>
    </w:p>
    <w:p w14:paraId="323B2A73" w14:textId="77777777" w:rsidR="0073271B" w:rsidRPr="007D0E71" w:rsidRDefault="0073271B" w:rsidP="0073271B">
      <w:pPr>
        <w:pStyle w:val="Textkrper"/>
        <w:numPr>
          <w:ilvl w:val="0"/>
          <w:numId w:val="9"/>
        </w:numPr>
        <w:rPr>
          <w:sz w:val="20"/>
        </w:rPr>
      </w:pPr>
      <w:r w:rsidRPr="007D0E71">
        <w:rPr>
          <w:sz w:val="20"/>
        </w:rPr>
        <w:t>Kennzahlen:</w:t>
      </w:r>
    </w:p>
    <w:p w14:paraId="22D85718" w14:textId="74D91892" w:rsidR="0073271B" w:rsidRPr="0083633A" w:rsidRDefault="0073271B" w:rsidP="0073271B">
      <w:pPr>
        <w:pStyle w:val="Listenabsatz"/>
        <w:numPr>
          <w:ilvl w:val="1"/>
          <w:numId w:val="8"/>
        </w:numPr>
        <w:rPr>
          <w:sz w:val="20"/>
          <w:lang w:val="en-US"/>
        </w:rPr>
      </w:pPr>
      <w:r w:rsidRPr="0083633A">
        <w:rPr>
          <w:sz w:val="20"/>
          <w:lang w:val="en-US"/>
        </w:rPr>
        <w:t>Zuverlässigkeit</w:t>
      </w:r>
      <w:r w:rsidR="00C91674">
        <w:rPr>
          <w:sz w:val="20"/>
          <w:lang w:val="en-US"/>
        </w:rPr>
        <w:t>:</w:t>
      </w:r>
      <w:r w:rsidRPr="0083633A">
        <w:rPr>
          <w:sz w:val="20"/>
          <w:lang w:val="en-US"/>
        </w:rPr>
        <w:t xml:space="preserve"> Mean Time to Failure (MTTF)</w:t>
      </w:r>
    </w:p>
    <w:p w14:paraId="6091FAF9"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MTTF ≥ 100 000 h</w:t>
      </w:r>
    </w:p>
    <w:p w14:paraId="5B5618B1" w14:textId="77777777" w:rsidR="0073271B" w:rsidRPr="007D0E71"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MTTF ≥ 8 000h</w:t>
      </w:r>
    </w:p>
    <w:p w14:paraId="10FE3045" w14:textId="77777777" w:rsidR="0073271B" w:rsidRPr="007D0E71" w:rsidRDefault="0073271B" w:rsidP="0073271B">
      <w:pPr>
        <w:pStyle w:val="Listenabsatz"/>
        <w:ind w:left="2160"/>
        <w:rPr>
          <w:sz w:val="20"/>
        </w:rPr>
      </w:pPr>
    </w:p>
    <w:p w14:paraId="028E851C" w14:textId="523D4D3A" w:rsidR="0073271B" w:rsidRPr="007D0E71" w:rsidRDefault="0073271B" w:rsidP="0073271B">
      <w:pPr>
        <w:pStyle w:val="Listenabsatz"/>
        <w:numPr>
          <w:ilvl w:val="1"/>
          <w:numId w:val="8"/>
        </w:numPr>
        <w:rPr>
          <w:sz w:val="20"/>
        </w:rPr>
      </w:pPr>
      <w:r w:rsidRPr="007D0E71">
        <w:rPr>
          <w:sz w:val="20"/>
        </w:rPr>
        <w:t>Instandhaltbarkeit</w:t>
      </w:r>
      <w:r w:rsidR="00C91674">
        <w:rPr>
          <w:sz w:val="20"/>
        </w:rPr>
        <w:t>:</w:t>
      </w:r>
      <w:r w:rsidRPr="007D0E71">
        <w:rPr>
          <w:sz w:val="20"/>
        </w:rPr>
        <w:t xml:space="preserve"> Entstördauer (ESD)</w:t>
      </w:r>
    </w:p>
    <w:p w14:paraId="309545EF"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ESD ≤ 0,5 h</w:t>
      </w:r>
    </w:p>
    <w:p w14:paraId="69A8B598" w14:textId="77777777" w:rsidR="0073271B" w:rsidRPr="007D0E71"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ESD ≤ 1h</w:t>
      </w:r>
    </w:p>
    <w:p w14:paraId="084B7BE9" w14:textId="77777777" w:rsidR="0073271B" w:rsidRPr="007D0E71" w:rsidRDefault="0073271B" w:rsidP="0073271B">
      <w:pPr>
        <w:pStyle w:val="Listenabsatz"/>
        <w:ind w:left="2160"/>
        <w:rPr>
          <w:sz w:val="20"/>
        </w:rPr>
      </w:pPr>
    </w:p>
    <w:p w14:paraId="52DD5E81" w14:textId="77777777" w:rsidR="0073271B" w:rsidRPr="007D0E71" w:rsidRDefault="0073271B" w:rsidP="0073271B">
      <w:pPr>
        <w:pStyle w:val="Listenabsatz"/>
        <w:numPr>
          <w:ilvl w:val="1"/>
          <w:numId w:val="8"/>
        </w:numPr>
        <w:rPr>
          <w:sz w:val="20"/>
        </w:rPr>
      </w:pPr>
      <w:r w:rsidRPr="007D0E71">
        <w:rPr>
          <w:sz w:val="20"/>
        </w:rPr>
        <w:t>Verfügbarkeit</w:t>
      </w:r>
    </w:p>
    <w:p w14:paraId="117F51EF" w14:textId="77777777" w:rsidR="0073271B" w:rsidRPr="007D0E71" w:rsidRDefault="0073271B" w:rsidP="0073271B">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99,996%</w:t>
      </w:r>
    </w:p>
    <w:p w14:paraId="5C76F3D9" w14:textId="77777777" w:rsidR="0073271B" w:rsidRDefault="0073271B" w:rsidP="0073271B">
      <w:pPr>
        <w:pStyle w:val="Listenabsatz"/>
        <w:numPr>
          <w:ilvl w:val="2"/>
          <w:numId w:val="8"/>
        </w:numPr>
        <w:rPr>
          <w:sz w:val="20"/>
        </w:rPr>
      </w:pPr>
      <w:r w:rsidRPr="007D0E71">
        <w:rPr>
          <w:sz w:val="20"/>
        </w:rPr>
        <w:t xml:space="preserve">Fehler: </w:t>
      </w:r>
      <w:r w:rsidRPr="007D0E71">
        <w:rPr>
          <w:sz w:val="20"/>
        </w:rPr>
        <w:tab/>
      </w:r>
      <w:r w:rsidRPr="007D0E71">
        <w:rPr>
          <w:sz w:val="20"/>
        </w:rPr>
        <w:tab/>
        <w:t>99,69%</w:t>
      </w:r>
    </w:p>
    <w:p w14:paraId="2742017F" w14:textId="77777777" w:rsidR="00996103" w:rsidRPr="007D0E71" w:rsidRDefault="00996103" w:rsidP="00996103">
      <w:pPr>
        <w:pStyle w:val="Listenabsatz"/>
        <w:rPr>
          <w:sz w:val="20"/>
        </w:rPr>
      </w:pPr>
    </w:p>
    <w:p w14:paraId="2A4019D0" w14:textId="5AA80BCE" w:rsidR="00E95B70" w:rsidRPr="004A428D" w:rsidRDefault="00E95B70" w:rsidP="003E62BE">
      <w:pPr>
        <w:pStyle w:val="berschrift4"/>
      </w:pPr>
      <w:r>
        <w:t>E</w:t>
      </w:r>
      <w:r w:rsidRPr="00CE0E1F">
        <w:t>rsatzteil</w:t>
      </w:r>
      <w:r w:rsidR="00781D29">
        <w:t>konzept</w:t>
      </w:r>
    </w:p>
    <w:p w14:paraId="782B0EA2" w14:textId="7D51116D" w:rsidR="00E95B70" w:rsidRPr="004A1446" w:rsidRDefault="00E95B70" w:rsidP="00E95B70">
      <w:pPr>
        <w:pStyle w:val="berschrift5"/>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t xml:space="preserve"> </w:t>
      </w:r>
      <w:r w:rsidRPr="004A1446">
        <w:t>für Ersatzteillieferungen verpflichten Sie sich in der Regel?</w:t>
      </w:r>
    </w:p>
    <w:p w14:paraId="26DD6765" w14:textId="2D9EE212" w:rsidR="00E95B70" w:rsidRPr="00897F56" w:rsidRDefault="00E95B70" w:rsidP="002503C9">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16D461FD" w14:textId="2585AF2F" w:rsidR="00E95B70"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6CBFE7A5" w14:textId="640AC402" w:rsidR="00E95B70" w:rsidRPr="00897F56"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1926A2C0" w14:textId="77777777" w:rsidR="00E95B70" w:rsidRPr="004A428D"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7A3E5253" w14:textId="77777777" w:rsidR="00E95B70" w:rsidRDefault="00E95B70" w:rsidP="00E95B70">
      <w:pPr>
        <w:pStyle w:val="berschrift5"/>
      </w:pPr>
      <w:r>
        <w:t>Haben Sie bereits ein</w:t>
      </w:r>
      <w:r w:rsidRPr="00CE0E1F">
        <w:t xml:space="preserve"> Ersatzteilversorgungskonzept</w:t>
      </w:r>
      <w:r>
        <w:t>?</w:t>
      </w:r>
    </w:p>
    <w:p w14:paraId="43E92B4B" w14:textId="73CBD896" w:rsidR="00E95B70"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781D29">
        <w:rPr>
          <w:sz w:val="20"/>
        </w:rPr>
        <w:t xml:space="preserve"> Nein</w:t>
      </w:r>
    </w:p>
    <w:p w14:paraId="632EC0DF" w14:textId="77777777" w:rsidR="00E95B70" w:rsidRPr="00A14C41" w:rsidRDefault="00E95B70" w:rsidP="002503C9">
      <w:pPr>
        <w:pStyle w:val="Listenabsatz"/>
        <w:ind w:left="1701"/>
        <w:rPr>
          <w:sz w:val="20"/>
        </w:rPr>
      </w:pPr>
      <w:r w:rsidRPr="00A14C41">
        <w:rPr>
          <w:sz w:val="20"/>
        </w:rPr>
        <w:t>Wenn Ja, erläutern Sie Ihr Ersatzteilversorgungskonzept in Kurzform</w:t>
      </w:r>
    </w:p>
    <w:p w14:paraId="13AA290B" w14:textId="77777777" w:rsidR="00E95B70" w:rsidRDefault="00E95B70" w:rsidP="002503C9">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01F55268" w14:textId="77777777" w:rsidR="00E95B70" w:rsidRPr="00DB593B" w:rsidRDefault="00E95B70" w:rsidP="00E95B70">
      <w:pPr>
        <w:ind w:left="850" w:firstLine="425"/>
        <w:rPr>
          <w:color w:val="0D0D0D" w:themeColor="text1" w:themeTint="F2"/>
          <w:sz w:val="20"/>
        </w:rPr>
      </w:pPr>
    </w:p>
    <w:p w14:paraId="3B67173B" w14:textId="77777777" w:rsidR="00E95B70" w:rsidRDefault="00E95B70" w:rsidP="00E95B70">
      <w:pPr>
        <w:pStyle w:val="berschrift5"/>
      </w:pPr>
      <w:r>
        <w:t>S</w:t>
      </w:r>
      <w:r w:rsidRPr="00897F56">
        <w:t xml:space="preserve">tellen Sie sicher, dass die Ersatzteile oder Nachfolge-Ersatzteile, die ohne eine Anpassung der Anlage einsetzbar sein müssen, über die gesamte Nutzungsdauer lieferbar </w:t>
      </w:r>
      <w:r>
        <w:t>sind</w:t>
      </w:r>
      <w:r w:rsidRPr="00897F56">
        <w:t xml:space="preserve">? </w:t>
      </w:r>
    </w:p>
    <w:p w14:paraId="7CF2F5CB" w14:textId="22C55181" w:rsidR="00E95B70"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781D29">
        <w:rPr>
          <w:sz w:val="20"/>
        </w:rPr>
        <w:t xml:space="preserve"> Nein</w:t>
      </w:r>
    </w:p>
    <w:p w14:paraId="0FCC68E8" w14:textId="77777777" w:rsidR="00E95B70" w:rsidRPr="00A11429" w:rsidRDefault="00E95B70" w:rsidP="002503C9">
      <w:pPr>
        <w:pStyle w:val="Listenabsatz"/>
        <w:ind w:left="1701"/>
        <w:rPr>
          <w:sz w:val="20"/>
        </w:rPr>
      </w:pPr>
      <w:r w:rsidRPr="00A14C41">
        <w:rPr>
          <w:sz w:val="20"/>
        </w:rPr>
        <w:t xml:space="preserve">Wenn Ja, erläutern Sie </w:t>
      </w:r>
      <w:r>
        <w:rPr>
          <w:sz w:val="20"/>
        </w:rPr>
        <w:t xml:space="preserve">dies </w:t>
      </w:r>
      <w:r w:rsidRPr="00A14C41">
        <w:rPr>
          <w:sz w:val="20"/>
        </w:rPr>
        <w:t>in Kurzform</w:t>
      </w:r>
    </w:p>
    <w:p w14:paraId="2FE13F02" w14:textId="77777777" w:rsidR="00E95B70" w:rsidRDefault="00E95B70" w:rsidP="002503C9">
      <w:pPr>
        <w:ind w:left="1701"/>
        <w:rPr>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6F3B0870" w14:textId="497C875F" w:rsidR="00E95B70" w:rsidRPr="004A428D" w:rsidRDefault="00E95B70" w:rsidP="003E62BE">
      <w:pPr>
        <w:pStyle w:val="berschrift4"/>
        <w:rPr>
          <w:b/>
        </w:rPr>
      </w:pPr>
      <w:r w:rsidRPr="00CE0E1F">
        <w:t>Instandhaltung</w:t>
      </w:r>
      <w:r w:rsidR="00781D29">
        <w:t xml:space="preserve"> und Level 2 Support</w:t>
      </w:r>
    </w:p>
    <w:p w14:paraId="46BFB34A" w14:textId="77777777" w:rsidR="00E95B70" w:rsidRPr="004A1446" w:rsidRDefault="00E95B70" w:rsidP="00E95B70">
      <w:pPr>
        <w:pStyle w:val="berschrift5"/>
      </w:pPr>
      <w:r w:rsidRPr="004A1446">
        <w:t>Verfolgen Sie ein Schulungskonzept für die Instandhalter ihrer Kunden?</w:t>
      </w:r>
    </w:p>
    <w:p w14:paraId="434DE870" w14:textId="3AAB83B6" w:rsidR="00E95B70" w:rsidRPr="004A1446"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w:t>
      </w:r>
      <w:r w:rsidR="00781D29" w:rsidRPr="004A1446">
        <w:rPr>
          <w:sz w:val="20"/>
        </w:rPr>
        <w:t xml:space="preserve">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781D29">
        <w:rPr>
          <w:sz w:val="20"/>
        </w:rPr>
        <w:t xml:space="preserve"> Nein</w:t>
      </w:r>
    </w:p>
    <w:p w14:paraId="1EDAE044" w14:textId="77777777" w:rsidR="00E95B70" w:rsidRPr="004A1446" w:rsidRDefault="00E95B70" w:rsidP="00E95B70">
      <w:pPr>
        <w:pStyle w:val="Listenabsatz"/>
        <w:ind w:left="1224" w:firstLine="51"/>
        <w:rPr>
          <w:sz w:val="20"/>
        </w:rPr>
      </w:pPr>
    </w:p>
    <w:p w14:paraId="4DDA406F" w14:textId="28DBFC42" w:rsidR="00E95B70" w:rsidRPr="004A1446" w:rsidRDefault="00E95B70" w:rsidP="002503C9">
      <w:pPr>
        <w:pStyle w:val="Listenabsatz"/>
        <w:ind w:left="1701"/>
        <w:rPr>
          <w:sz w:val="20"/>
        </w:rPr>
      </w:pPr>
      <w:r w:rsidRPr="004A1446">
        <w:rPr>
          <w:sz w:val="20"/>
        </w:rPr>
        <w:t xml:space="preserve">Wenn nein, sind Sie bereit </w:t>
      </w:r>
      <w:r w:rsidR="00FC7EB6">
        <w:rPr>
          <w:sz w:val="20"/>
        </w:rPr>
        <w:t>ein Konzept</w:t>
      </w:r>
      <w:r w:rsidRPr="004A1446">
        <w:rPr>
          <w:sz w:val="20"/>
        </w:rPr>
        <w:t xml:space="preserve"> zu entwickeln? (KO-Kriterium)</w:t>
      </w:r>
    </w:p>
    <w:p w14:paraId="48E6B0D9" w14:textId="57E21A5B" w:rsidR="00E95B70" w:rsidRPr="004A1446"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781D29">
        <w:rPr>
          <w:sz w:val="20"/>
        </w:rPr>
        <w:t xml:space="preserve"> Nein</w:t>
      </w:r>
    </w:p>
    <w:p w14:paraId="551B5C75" w14:textId="77777777" w:rsidR="00E95B70" w:rsidRPr="004A1446" w:rsidRDefault="00E95B70" w:rsidP="00E95B70">
      <w:pPr>
        <w:ind w:left="950" w:firstLine="325"/>
        <w:rPr>
          <w:color w:val="0D0D0D" w:themeColor="text1" w:themeTint="F2"/>
          <w:sz w:val="20"/>
        </w:rPr>
      </w:pPr>
    </w:p>
    <w:p w14:paraId="15B6D65D" w14:textId="77777777" w:rsidR="00E95B70" w:rsidRPr="004A1446" w:rsidRDefault="00E95B70" w:rsidP="00E95B70">
      <w:pPr>
        <w:pStyle w:val="berschrift5"/>
      </w:pPr>
      <w:r w:rsidRPr="004A1446">
        <w:t xml:space="preserve">Welche Mindestlaufzeiten für Instandhaltungsbetreuung (Level 2 Support) sehen Sie vor? </w:t>
      </w:r>
    </w:p>
    <w:p w14:paraId="224A69CE" w14:textId="5169FA89" w:rsidR="00E95B70" w:rsidRPr="00897F56" w:rsidRDefault="00E95B70" w:rsidP="002503C9">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1BC9CA45" w14:textId="653976DA" w:rsidR="00E95B70"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27618904" w14:textId="2F23F670" w:rsidR="00E95B70" w:rsidRPr="00897F56"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3D23106" w14:textId="77777777" w:rsidR="00E95B70" w:rsidRPr="004A428D"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11AF9377" w14:textId="77777777" w:rsidR="00D15C1A" w:rsidRPr="007D0E71" w:rsidRDefault="00D15C1A" w:rsidP="00033C65">
      <w:pPr>
        <w:pStyle w:val="Kopfzeile"/>
        <w:tabs>
          <w:tab w:val="clear" w:pos="4536"/>
          <w:tab w:val="clear" w:pos="9072"/>
          <w:tab w:val="left" w:pos="709"/>
          <w:tab w:val="left" w:pos="7938"/>
        </w:tabs>
        <w:spacing w:line="240" w:lineRule="atLeast"/>
        <w:ind w:left="1728"/>
        <w:rPr>
          <w:sz w:val="20"/>
        </w:rPr>
      </w:pPr>
    </w:p>
    <w:p w14:paraId="17B8FF5E" w14:textId="463850B2" w:rsidR="00AA0CC6" w:rsidRDefault="00763A20" w:rsidP="00104660">
      <w:pPr>
        <w:pStyle w:val="berschrift3"/>
      </w:pPr>
      <w:bookmarkStart w:id="273" w:name="_Toc513552234"/>
      <w:bookmarkStart w:id="274" w:name="_Toc517783406"/>
      <w:bookmarkStart w:id="275" w:name="_Toc517797882"/>
      <w:bookmarkStart w:id="276" w:name="_Toc518646528"/>
      <w:bookmarkStart w:id="277" w:name="_Toc518661984"/>
      <w:bookmarkStart w:id="278" w:name="_Toc520724362"/>
      <w:r w:rsidRPr="00D61A52">
        <w:rPr>
          <w:sz w:val="20"/>
        </w:rPr>
        <w:lastRenderedPageBreak/>
        <w:t>Modul</w:t>
      </w:r>
      <w:r w:rsidR="00E230B0" w:rsidRPr="001B0031">
        <w:t xml:space="preserve"> 3d: E/A</w:t>
      </w:r>
      <w:bookmarkEnd w:id="273"/>
      <w:bookmarkEnd w:id="274"/>
      <w:bookmarkEnd w:id="275"/>
      <w:r w:rsidR="00E230B0" w:rsidRPr="001B0031">
        <w:t xml:space="preserve"> </w:t>
      </w:r>
      <w:r w:rsidR="00AF11BC">
        <w:t>(Eingabe/Ausgabe Schnittstelle Bsp.: Schlüsselsperre)</w:t>
      </w:r>
      <w:bookmarkEnd w:id="276"/>
      <w:bookmarkEnd w:id="277"/>
      <w:bookmarkEnd w:id="278"/>
    </w:p>
    <w:p w14:paraId="2F298966" w14:textId="6B0CA565" w:rsidR="007957C6" w:rsidRPr="007D0E71" w:rsidRDefault="007957C6" w:rsidP="007957C6">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w:t>
      </w:r>
    </w:p>
    <w:p w14:paraId="6788D622" w14:textId="5F321564" w:rsidR="00AA0CC6" w:rsidRDefault="00763A20" w:rsidP="00104660">
      <w:pPr>
        <w:pStyle w:val="berschrift2"/>
      </w:pPr>
      <w:bookmarkStart w:id="279" w:name="_Toc520724363"/>
      <w:r w:rsidRPr="00D61A52">
        <w:rPr>
          <w:sz w:val="20"/>
        </w:rPr>
        <w:t>Modul</w:t>
      </w:r>
      <w:r w:rsidR="00AA0CC6" w:rsidRPr="001B0031">
        <w:t xml:space="preserve"> 4: Bahnübergänge</w:t>
      </w:r>
      <w:r w:rsidR="007957C6">
        <w:t xml:space="preserve"> (BÜSA)</w:t>
      </w:r>
      <w:bookmarkEnd w:id="279"/>
    </w:p>
    <w:p w14:paraId="078BCC84" w14:textId="4E25B97F" w:rsidR="005C7A94" w:rsidRPr="00AF11BC" w:rsidRDefault="00AF11BC" w:rsidP="005C7A94">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 (Separates Qualifizierungsverfahren)</w:t>
      </w:r>
    </w:p>
    <w:p w14:paraId="1931A897" w14:textId="184A0D03" w:rsidR="009D7558" w:rsidRPr="00536AFC" w:rsidRDefault="00763A20" w:rsidP="009D7558">
      <w:pPr>
        <w:pStyle w:val="berschrift2"/>
      </w:pPr>
      <w:bookmarkStart w:id="280" w:name="_Toc520724364"/>
      <w:r w:rsidRPr="00D61A52">
        <w:rPr>
          <w:sz w:val="20"/>
        </w:rPr>
        <w:t>Modul</w:t>
      </w:r>
      <w:r w:rsidR="009D7558" w:rsidRPr="00536AFC">
        <w:t xml:space="preserve"> </w:t>
      </w:r>
      <w:r w:rsidR="00536AFC" w:rsidRPr="00536AFC">
        <w:t>5: iBS/DiB</w:t>
      </w:r>
      <w:bookmarkEnd w:id="280"/>
    </w:p>
    <w:p w14:paraId="211D6B05" w14:textId="73D4921D" w:rsidR="00536AFC" w:rsidRPr="007D0E71" w:rsidRDefault="00536AFC" w:rsidP="00536AFC">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w:t>
      </w:r>
      <w:r w:rsidR="00374B29" w:rsidRPr="007D0E71">
        <w:rPr>
          <w:sz w:val="20"/>
        </w:rPr>
        <w:t xml:space="preserve"> (Separates Qualifizierungsverfahren)</w:t>
      </w:r>
    </w:p>
    <w:p w14:paraId="009F6135" w14:textId="3CF65F24" w:rsidR="009D7558" w:rsidRDefault="00763A20" w:rsidP="009D7558">
      <w:pPr>
        <w:pStyle w:val="berschrift2"/>
      </w:pPr>
      <w:bookmarkStart w:id="281" w:name="_Toc520724365"/>
      <w:r w:rsidRPr="00D61A52">
        <w:rPr>
          <w:sz w:val="20"/>
        </w:rPr>
        <w:t>Modul</w:t>
      </w:r>
      <w:r w:rsidR="00536AFC" w:rsidRPr="00536AFC">
        <w:t xml:space="preserve"> 6</w:t>
      </w:r>
      <w:r w:rsidR="009D7558" w:rsidRPr="00536AFC">
        <w:t xml:space="preserve">: </w:t>
      </w:r>
      <w:r w:rsidR="00536AFC" w:rsidRPr="00536AFC">
        <w:t>ETCS</w:t>
      </w:r>
      <w:bookmarkEnd w:id="281"/>
    </w:p>
    <w:p w14:paraId="7D60DF2E" w14:textId="6CCF7831" w:rsidR="00536AFC" w:rsidRPr="007D0E71" w:rsidRDefault="00536AFC" w:rsidP="00536AFC">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w:t>
      </w:r>
      <w:r w:rsidR="00157C54" w:rsidRPr="007D0E71">
        <w:rPr>
          <w:sz w:val="20"/>
        </w:rPr>
        <w:t xml:space="preserve"> (Separates Qualifizierungsverfahren)</w:t>
      </w:r>
    </w:p>
    <w:p w14:paraId="085ED902" w14:textId="18A7EBFE" w:rsidR="009D7558" w:rsidRDefault="00763A20" w:rsidP="0002635F">
      <w:pPr>
        <w:pStyle w:val="berschrift2"/>
      </w:pPr>
      <w:bookmarkStart w:id="282" w:name="_Toc520724366"/>
      <w:r w:rsidRPr="00D61A52">
        <w:rPr>
          <w:sz w:val="20"/>
        </w:rPr>
        <w:t>Modul</w:t>
      </w:r>
      <w:r w:rsidR="00536AFC" w:rsidRPr="00536AFC">
        <w:t xml:space="preserve"> 7</w:t>
      </w:r>
      <w:r w:rsidR="009D7558" w:rsidRPr="00536AFC">
        <w:t xml:space="preserve">: </w:t>
      </w:r>
      <w:r w:rsidR="00536AFC" w:rsidRPr="00536AFC">
        <w:t>Zugsicherungssysteme</w:t>
      </w:r>
      <w:bookmarkEnd w:id="282"/>
    </w:p>
    <w:p w14:paraId="39B7D2F5" w14:textId="4D901BA7" w:rsidR="003F3B52" w:rsidRDefault="00536AFC" w:rsidP="00D15C1A">
      <w:pPr>
        <w:pStyle w:val="Textkrper"/>
        <w:rPr>
          <w:sz w:val="20"/>
        </w:rPr>
      </w:pPr>
      <w:r w:rsidRPr="007D0E71">
        <w:rPr>
          <w:sz w:val="20"/>
        </w:rPr>
        <w:t xml:space="preserve">Dieses </w:t>
      </w:r>
      <w:r w:rsidR="00763A20" w:rsidRPr="00D61A52">
        <w:rPr>
          <w:sz w:val="20"/>
        </w:rPr>
        <w:t>Modul</w:t>
      </w:r>
      <w:r w:rsidRPr="007D0E71">
        <w:rPr>
          <w:sz w:val="20"/>
        </w:rPr>
        <w:t xml:space="preserve"> wird zurzeit nicht in der vorliegenden Präqualifizierung behandelt und ist separat zu betrachten.</w:t>
      </w:r>
      <w:r w:rsidR="00157C54" w:rsidRPr="007D0E71">
        <w:rPr>
          <w:sz w:val="20"/>
        </w:rPr>
        <w:t xml:space="preserve"> („Alttechnik“)</w:t>
      </w:r>
    </w:p>
    <w:p w14:paraId="46E13174" w14:textId="32DC1786" w:rsidR="00536AFC" w:rsidRPr="00D15C1A" w:rsidRDefault="003F3B52" w:rsidP="003F3B52">
      <w:pPr>
        <w:rPr>
          <w:sz w:val="20"/>
        </w:rPr>
      </w:pPr>
      <w:r>
        <w:rPr>
          <w:sz w:val="20"/>
        </w:rPr>
        <w:br w:type="page"/>
      </w:r>
    </w:p>
    <w:p w14:paraId="5C24C171" w14:textId="1B9C9EFC" w:rsidR="00AA0CC6" w:rsidRDefault="00763A20" w:rsidP="006F5F58">
      <w:pPr>
        <w:pStyle w:val="berschrift2"/>
        <w:rPr>
          <w:lang w:val="en-US"/>
        </w:rPr>
      </w:pPr>
      <w:bookmarkStart w:id="283" w:name="_Toc520724367"/>
      <w:r w:rsidRPr="00A35D71">
        <w:rPr>
          <w:sz w:val="20"/>
          <w:lang w:val="en-US"/>
        </w:rPr>
        <w:lastRenderedPageBreak/>
        <w:t>Modul</w:t>
      </w:r>
      <w:r w:rsidR="00AA0CC6" w:rsidRPr="00A6788A">
        <w:rPr>
          <w:lang w:val="en-US"/>
        </w:rPr>
        <w:t xml:space="preserve"> 8: IT-Security</w:t>
      </w:r>
      <w:r w:rsidR="00974627" w:rsidRPr="00A6788A">
        <w:rPr>
          <w:lang w:val="en-US"/>
        </w:rPr>
        <w:t xml:space="preserve"> </w:t>
      </w:r>
      <w:r w:rsidR="00AA0CC6" w:rsidRPr="00A6788A">
        <w:rPr>
          <w:lang w:val="en-US"/>
        </w:rPr>
        <w:t>/</w:t>
      </w:r>
      <w:r w:rsidR="001A653A" w:rsidRPr="001A653A">
        <w:rPr>
          <w:lang w:val="en-US"/>
        </w:rPr>
        <w:t xml:space="preserve"> </w:t>
      </w:r>
      <w:r w:rsidR="00D27D85">
        <w:rPr>
          <w:lang w:val="en-US"/>
        </w:rPr>
        <w:t>VPN-</w:t>
      </w:r>
      <w:r w:rsidR="001A653A" w:rsidRPr="00A6788A">
        <w:rPr>
          <w:lang w:val="en-US"/>
        </w:rPr>
        <w:t>LST Gateway</w:t>
      </w:r>
      <w:r w:rsidR="00AA0CC6" w:rsidRPr="00A6788A">
        <w:rPr>
          <w:lang w:val="en-US"/>
        </w:rPr>
        <w:t xml:space="preserve"> </w:t>
      </w:r>
      <w:r w:rsidR="00062498">
        <w:rPr>
          <w:lang w:val="en-US"/>
        </w:rPr>
        <w:t>/ LST-IT Sicherheisgateway</w:t>
      </w:r>
      <w:bookmarkEnd w:id="283"/>
    </w:p>
    <w:p w14:paraId="091DEDFC" w14:textId="141142DD" w:rsidR="005C7A94" w:rsidRPr="008039B8" w:rsidRDefault="00D65C41" w:rsidP="005C7A94">
      <w:pPr>
        <w:pStyle w:val="Textkrper"/>
        <w:rPr>
          <w:sz w:val="20"/>
        </w:rPr>
      </w:pPr>
      <w:r w:rsidRPr="008039B8">
        <w:rPr>
          <w:sz w:val="20"/>
        </w:rPr>
        <w:t>Dieses Modul wird derzeit nic</w:t>
      </w:r>
      <w:r>
        <w:rPr>
          <w:sz w:val="20"/>
        </w:rPr>
        <w:t xml:space="preserve">ht in der vorliegenden Präqualifizierung behandelt und ist separat zu betrachten. (Siehe EU Bekanntmachung </w:t>
      </w:r>
      <w:r w:rsidR="00530EEF" w:rsidRPr="008039B8">
        <w:rPr>
          <w:sz w:val="20"/>
        </w:rPr>
        <w:t>2021/S 230-606951</w:t>
      </w:r>
      <w:r w:rsidR="00530EEF">
        <w:t>)</w:t>
      </w:r>
    </w:p>
    <w:p w14:paraId="2DAAEFE9" w14:textId="77777777" w:rsidR="0015261D" w:rsidRPr="008039B8" w:rsidRDefault="0015261D" w:rsidP="0015261D">
      <w:pPr>
        <w:pStyle w:val="Textkrper"/>
        <w:ind w:left="1224"/>
        <w:rPr>
          <w:sz w:val="20"/>
        </w:rPr>
      </w:pPr>
    </w:p>
    <w:p w14:paraId="11C299CF" w14:textId="77777777" w:rsidR="009D3D1A" w:rsidRPr="008039B8" w:rsidRDefault="00B160CC" w:rsidP="00B160CC">
      <w:pPr>
        <w:rPr>
          <w:sz w:val="20"/>
        </w:rPr>
      </w:pPr>
      <w:r w:rsidRPr="008039B8">
        <w:rPr>
          <w:sz w:val="20"/>
        </w:rPr>
        <w:br w:type="page"/>
      </w:r>
    </w:p>
    <w:p w14:paraId="71935DB5" w14:textId="70A903FE" w:rsidR="001A6057" w:rsidRDefault="00763A20" w:rsidP="006F5F58">
      <w:pPr>
        <w:pStyle w:val="berschrift2"/>
        <w:rPr>
          <w:lang w:val="en-US"/>
        </w:rPr>
      </w:pPr>
      <w:bookmarkStart w:id="284" w:name="_Toc520724373"/>
      <w:r w:rsidRPr="00D61A52">
        <w:rPr>
          <w:sz w:val="20"/>
        </w:rPr>
        <w:lastRenderedPageBreak/>
        <w:t>Modul</w:t>
      </w:r>
      <w:r w:rsidR="001A6057">
        <w:rPr>
          <w:lang w:val="en-US"/>
        </w:rPr>
        <w:t xml:space="preserve"> 9</w:t>
      </w:r>
      <w:r w:rsidR="001A6057" w:rsidRPr="00805E6C">
        <w:rPr>
          <w:lang w:val="en-US"/>
        </w:rPr>
        <w:t xml:space="preserve">: </w:t>
      </w:r>
      <w:r w:rsidR="001A6057">
        <w:rPr>
          <w:lang w:val="en-US"/>
        </w:rPr>
        <w:t>MDM</w:t>
      </w:r>
      <w:bookmarkEnd w:id="284"/>
    </w:p>
    <w:p w14:paraId="3D7EDBD8" w14:textId="77777777" w:rsidR="003733EA" w:rsidRPr="003733EA" w:rsidRDefault="003733EA" w:rsidP="003733EA">
      <w:pPr>
        <w:pStyle w:val="Textkrper"/>
        <w:rPr>
          <w:lang w:val="en-US"/>
        </w:rPr>
      </w:pPr>
    </w:p>
    <w:p w14:paraId="46C4C74F" w14:textId="77777777" w:rsidR="00802CE9" w:rsidRPr="007D0E71" w:rsidRDefault="00802CE9" w:rsidP="001A7D51">
      <w:pPr>
        <w:ind w:left="426"/>
        <w:rPr>
          <w:sz w:val="20"/>
        </w:rPr>
      </w:pPr>
      <w:r w:rsidRPr="007D0E71">
        <w:rPr>
          <w:sz w:val="20"/>
        </w:rPr>
        <w:t>Das Teilsystem MDM (Maintenance &amp; Data-Management) führt Servicefunkti</w:t>
      </w:r>
      <w:r w:rsidR="001A7D51" w:rsidRPr="007D0E71">
        <w:rPr>
          <w:sz w:val="20"/>
        </w:rPr>
        <w:t xml:space="preserve">onen aus, die zum Betreiben des </w:t>
      </w:r>
      <w:r w:rsidRPr="007D0E71">
        <w:rPr>
          <w:sz w:val="20"/>
        </w:rPr>
        <w:t xml:space="preserve">Systems </w:t>
      </w:r>
      <w:r w:rsidR="001A7D51" w:rsidRPr="007D0E71">
        <w:rPr>
          <w:sz w:val="20"/>
        </w:rPr>
        <w:t>DSTW</w:t>
      </w:r>
      <w:r w:rsidRPr="007D0E71">
        <w:rPr>
          <w:sz w:val="20"/>
        </w:rPr>
        <w:t xml:space="preserve"> erforderlich sind.</w:t>
      </w:r>
    </w:p>
    <w:p w14:paraId="061EF360" w14:textId="4C7A1738" w:rsidR="00893045" w:rsidRDefault="001A6057" w:rsidP="006F5F58">
      <w:pPr>
        <w:pStyle w:val="berschrift3"/>
      </w:pPr>
      <w:bookmarkStart w:id="285" w:name="_Toc513535667"/>
      <w:bookmarkStart w:id="286" w:name="_Toc513536070"/>
      <w:bookmarkStart w:id="287" w:name="_Toc513552242"/>
      <w:bookmarkStart w:id="288" w:name="_Toc517681331"/>
      <w:bookmarkStart w:id="289" w:name="_Toc517681731"/>
      <w:bookmarkStart w:id="290" w:name="_Toc517783418"/>
      <w:bookmarkStart w:id="291" w:name="_Toc517797894"/>
      <w:bookmarkStart w:id="292" w:name="_Toc518646538"/>
      <w:bookmarkStart w:id="293" w:name="_Toc518661996"/>
      <w:bookmarkStart w:id="294" w:name="_Toc520724374"/>
      <w:r w:rsidRPr="001B0031">
        <w:t>Referenzen</w:t>
      </w:r>
      <w:bookmarkEnd w:id="285"/>
      <w:bookmarkEnd w:id="286"/>
      <w:bookmarkEnd w:id="287"/>
      <w:bookmarkEnd w:id="288"/>
      <w:bookmarkEnd w:id="289"/>
      <w:bookmarkEnd w:id="290"/>
      <w:bookmarkEnd w:id="291"/>
      <w:bookmarkEnd w:id="292"/>
      <w:bookmarkEnd w:id="293"/>
      <w:bookmarkEnd w:id="294"/>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3F3B52" w:rsidRPr="00897F56" w14:paraId="56BA1562" w14:textId="77777777" w:rsidTr="003F3B52">
        <w:trPr>
          <w:trHeight w:val="849"/>
        </w:trPr>
        <w:tc>
          <w:tcPr>
            <w:tcW w:w="3685" w:type="dxa"/>
            <w:shd w:val="clear" w:color="auto" w:fill="auto"/>
          </w:tcPr>
          <w:p w14:paraId="6C6B5CE6" w14:textId="77777777" w:rsidR="003F3B52" w:rsidRPr="00CE0E1F" w:rsidRDefault="003F3B52" w:rsidP="001843C6">
            <w:pPr>
              <w:rPr>
                <w:sz w:val="20"/>
              </w:rPr>
            </w:pPr>
            <w:r>
              <w:rPr>
                <w:sz w:val="20"/>
                <w:lang w:val="en-US"/>
              </w:rPr>
              <w:t>Produkte, Technologien</w:t>
            </w:r>
          </w:p>
        </w:tc>
        <w:tc>
          <w:tcPr>
            <w:tcW w:w="1559" w:type="dxa"/>
            <w:shd w:val="clear" w:color="auto" w:fill="auto"/>
          </w:tcPr>
          <w:p w14:paraId="6A987D37" w14:textId="36590C6F" w:rsidR="003F3B52" w:rsidRPr="00CE0E1F" w:rsidRDefault="003F3B52" w:rsidP="001843C6">
            <w:pPr>
              <w:rPr>
                <w:sz w:val="20"/>
              </w:rPr>
            </w:pPr>
            <w:r w:rsidRPr="00CE0E1F">
              <w:rPr>
                <w:sz w:val="20"/>
              </w:rPr>
              <w:t>Entwicklung im eigenen Unternehmen</w:t>
            </w:r>
          </w:p>
        </w:tc>
        <w:tc>
          <w:tcPr>
            <w:tcW w:w="1560" w:type="dxa"/>
          </w:tcPr>
          <w:p w14:paraId="77088ED4" w14:textId="60668E28" w:rsidR="003F3B52" w:rsidRPr="00CE0E1F" w:rsidRDefault="003F3B52" w:rsidP="001843C6">
            <w:pPr>
              <w:rPr>
                <w:sz w:val="20"/>
              </w:rPr>
            </w:pPr>
            <w:r>
              <w:rPr>
                <w:sz w:val="20"/>
              </w:rPr>
              <w:t>Herstellung</w:t>
            </w:r>
            <w:r w:rsidRPr="00CE0E1F">
              <w:rPr>
                <w:sz w:val="20"/>
              </w:rPr>
              <w:t xml:space="preserve"> im eigenen Unternehmen</w:t>
            </w:r>
          </w:p>
        </w:tc>
        <w:tc>
          <w:tcPr>
            <w:tcW w:w="2268" w:type="dxa"/>
            <w:shd w:val="clear" w:color="auto" w:fill="auto"/>
          </w:tcPr>
          <w:p w14:paraId="1E5C51C8" w14:textId="637415C7" w:rsidR="003F3B52" w:rsidRPr="00CE0E1F" w:rsidRDefault="003F3B52" w:rsidP="001843C6">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3F3B52" w:rsidRPr="00897F56" w14:paraId="750794D7" w14:textId="77777777" w:rsidTr="003F3B52">
        <w:trPr>
          <w:trHeight w:val="240"/>
        </w:trPr>
        <w:tc>
          <w:tcPr>
            <w:tcW w:w="3685" w:type="dxa"/>
            <w:shd w:val="clear" w:color="auto" w:fill="auto"/>
          </w:tcPr>
          <w:p w14:paraId="3BD3457E" w14:textId="77777777" w:rsidR="003F3B52" w:rsidRPr="003E62BE" w:rsidRDefault="003F3B52" w:rsidP="001843C6">
            <w:pPr>
              <w:rPr>
                <w:sz w:val="20"/>
                <w:lang w:val="en-US"/>
              </w:rPr>
            </w:pPr>
            <w:r w:rsidRPr="007D0E71">
              <w:rPr>
                <w:sz w:val="20"/>
              </w:rPr>
              <w:t>Rechner/Hardware</w:t>
            </w:r>
          </w:p>
        </w:tc>
        <w:tc>
          <w:tcPr>
            <w:tcW w:w="1559" w:type="dxa"/>
            <w:shd w:val="clear" w:color="auto" w:fill="auto"/>
            <w:vAlign w:val="center"/>
          </w:tcPr>
          <w:p w14:paraId="15909F21"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68357101"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653D2028"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F3B52" w:rsidRPr="00CE0E1F" w14:paraId="28C4E2F5" w14:textId="77777777" w:rsidTr="003F3B52">
        <w:trPr>
          <w:trHeight w:val="240"/>
        </w:trPr>
        <w:tc>
          <w:tcPr>
            <w:tcW w:w="3685" w:type="dxa"/>
            <w:tcBorders>
              <w:top w:val="single" w:sz="4" w:space="0" w:color="auto"/>
              <w:left w:val="single" w:sz="4" w:space="0" w:color="auto"/>
              <w:bottom w:val="single" w:sz="4" w:space="0" w:color="auto"/>
              <w:right w:val="single" w:sz="4" w:space="0" w:color="auto"/>
            </w:tcBorders>
            <w:shd w:val="clear" w:color="auto" w:fill="auto"/>
          </w:tcPr>
          <w:p w14:paraId="3EE5F50A" w14:textId="77777777" w:rsidR="003F3B52" w:rsidRPr="007D0E71" w:rsidRDefault="003F3B52" w:rsidP="001843C6">
            <w:pPr>
              <w:rPr>
                <w:sz w:val="20"/>
              </w:rPr>
            </w:pPr>
            <w:r w:rsidRPr="007D0E71">
              <w:rPr>
                <w:sz w:val="20"/>
              </w:rPr>
              <w:t>Diagnosesoftware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F69A41"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tcBorders>
              <w:top w:val="single" w:sz="4" w:space="0" w:color="auto"/>
              <w:left w:val="single" w:sz="4" w:space="0" w:color="auto"/>
              <w:bottom w:val="single" w:sz="4" w:space="0" w:color="auto"/>
              <w:right w:val="single" w:sz="4" w:space="0" w:color="auto"/>
            </w:tcBorders>
            <w:vAlign w:val="center"/>
          </w:tcPr>
          <w:p w14:paraId="03885143"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A219CF"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F3B52" w:rsidRPr="00897F56" w14:paraId="500DDA01" w14:textId="77777777" w:rsidTr="003F3B52">
        <w:trPr>
          <w:trHeight w:val="229"/>
        </w:trPr>
        <w:tc>
          <w:tcPr>
            <w:tcW w:w="3685" w:type="dxa"/>
            <w:shd w:val="clear" w:color="auto" w:fill="auto"/>
          </w:tcPr>
          <w:p w14:paraId="244392CB" w14:textId="77777777" w:rsidR="003F3B52" w:rsidRPr="00893045" w:rsidRDefault="003F3B52" w:rsidP="001843C6">
            <w:pPr>
              <w:rPr>
                <w:sz w:val="20"/>
                <w:lang w:val="en-US"/>
              </w:rPr>
            </w:pPr>
            <w:r w:rsidRPr="007D0E71">
              <w:rPr>
                <w:sz w:val="20"/>
              </w:rPr>
              <w:t>Bootloader</w:t>
            </w:r>
          </w:p>
        </w:tc>
        <w:tc>
          <w:tcPr>
            <w:tcW w:w="1559" w:type="dxa"/>
            <w:shd w:val="clear" w:color="auto" w:fill="auto"/>
            <w:vAlign w:val="center"/>
          </w:tcPr>
          <w:p w14:paraId="2CF46191"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364FC0BB"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2CA1A398" w14:textId="77777777" w:rsidR="003F3B52" w:rsidRPr="00CE0E1F" w:rsidRDefault="003F3B52" w:rsidP="001843C6">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3E7145C2" w14:textId="77777777" w:rsidR="00461964" w:rsidRPr="007D0E71" w:rsidRDefault="00461964" w:rsidP="00461964">
      <w:pPr>
        <w:pStyle w:val="Textkrper"/>
        <w:ind w:left="425"/>
        <w:rPr>
          <w:sz w:val="20"/>
        </w:rPr>
      </w:pPr>
    </w:p>
    <w:p w14:paraId="1A8E04D0" w14:textId="77777777" w:rsidR="00622AF5" w:rsidRDefault="00622AF5" w:rsidP="00622AF5">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2B9286A1" w14:textId="4A6B34A2" w:rsidR="003E62BE" w:rsidRDefault="003E62BE" w:rsidP="003E62BE">
      <w:pPr>
        <w:pStyle w:val="berschrift3"/>
      </w:pPr>
      <w:bookmarkStart w:id="295" w:name="_Toc518661998"/>
      <w:bookmarkStart w:id="296" w:name="_Toc520724375"/>
      <w:r>
        <w:t>Vision und Roadmap</w:t>
      </w:r>
      <w:bookmarkEnd w:id="295"/>
      <w:bookmarkEnd w:id="296"/>
    </w:p>
    <w:p w14:paraId="2F4390CD" w14:textId="1FCD449B" w:rsidR="003E62BE" w:rsidRDefault="003E62BE" w:rsidP="003E62BE">
      <w:pPr>
        <w:pStyle w:val="berschrift4"/>
      </w:pPr>
      <w:r>
        <w:t xml:space="preserve">In welcher Zeit planen </w:t>
      </w:r>
      <w:r w:rsidR="00C91674">
        <w:t>S</w:t>
      </w:r>
      <w:r>
        <w:t>ie eine</w:t>
      </w:r>
      <w:r w:rsidR="00C91674">
        <w:t xml:space="preserve">n Prototyp für dieses </w:t>
      </w:r>
      <w:r w:rsidR="00763A20" w:rsidRPr="00D61A52">
        <w:t>Modul</w:t>
      </w:r>
      <w:r w:rsidR="00C91674">
        <w:t xml:space="preserve"> zu entwickeln?</w:t>
      </w:r>
    </w:p>
    <w:p w14:paraId="4E16D8CC" w14:textId="665FE2F3" w:rsidR="003E62BE" w:rsidRPr="004A1446" w:rsidRDefault="003E62BE" w:rsidP="002503C9">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5D87D928" w14:textId="16C1E79E" w:rsidR="003E62BE" w:rsidRPr="004A1446" w:rsidRDefault="003E62BE"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3F3B52">
        <w:rPr>
          <w:sz w:val="20"/>
        </w:rPr>
        <w:t>Jahre</w:t>
      </w:r>
    </w:p>
    <w:p w14:paraId="3FA2C593" w14:textId="717BB432" w:rsidR="003E62BE" w:rsidRPr="004A428D" w:rsidRDefault="003E62BE"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3F3B52">
        <w:rPr>
          <w:sz w:val="20"/>
        </w:rPr>
        <w:t xml:space="preserve"> Jahre</w:t>
      </w:r>
    </w:p>
    <w:p w14:paraId="62825D69" w14:textId="77777777" w:rsidR="003E62BE" w:rsidRDefault="003E62BE" w:rsidP="003E62BE">
      <w:pPr>
        <w:pStyle w:val="Textkrper"/>
        <w:ind w:left="425"/>
        <w:rPr>
          <w:sz w:val="20"/>
        </w:rPr>
      </w:pPr>
    </w:p>
    <w:p w14:paraId="3E466A26" w14:textId="20CDC215" w:rsidR="003E62BE" w:rsidRDefault="00C91674" w:rsidP="003E62BE">
      <w:pPr>
        <w:pStyle w:val="berschrift4"/>
      </w:pPr>
      <w:r>
        <w:t>In welcher Zeit erwarten S</w:t>
      </w:r>
      <w:r w:rsidR="003E62BE">
        <w:t xml:space="preserve">ie eine EBA Zulassung für ein Referenzprodukt für dieses </w:t>
      </w:r>
      <w:r w:rsidR="00763A20" w:rsidRPr="00D61A52">
        <w:t>Modul</w:t>
      </w:r>
      <w:r>
        <w:t>?</w:t>
      </w:r>
    </w:p>
    <w:p w14:paraId="2E6307F3" w14:textId="5EDB5C4B" w:rsidR="003E62BE" w:rsidRPr="004A1446" w:rsidRDefault="003E62BE" w:rsidP="002503C9">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2834CE72" w14:textId="0FD793F6" w:rsidR="003E62BE" w:rsidRPr="004A1446" w:rsidRDefault="003E62BE"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sidR="003F3B52">
        <w:rPr>
          <w:sz w:val="20"/>
        </w:rPr>
        <w:t>Jahre</w:t>
      </w:r>
    </w:p>
    <w:p w14:paraId="0CE0A4BD" w14:textId="37CC5D12" w:rsidR="003E62BE" w:rsidRDefault="003E62BE"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w:t>
      </w:r>
      <w:r w:rsidR="003F3B52">
        <w:rPr>
          <w:sz w:val="20"/>
        </w:rPr>
        <w:t xml:space="preserve"> Jahre</w:t>
      </w:r>
    </w:p>
    <w:p w14:paraId="211C986A" w14:textId="77777777" w:rsidR="003E62BE" w:rsidRPr="004A428D" w:rsidRDefault="003E62BE" w:rsidP="003E62BE">
      <w:pPr>
        <w:pStyle w:val="Kopfzeile"/>
        <w:tabs>
          <w:tab w:val="clear" w:pos="4536"/>
          <w:tab w:val="clear" w:pos="9072"/>
        </w:tabs>
        <w:spacing w:line="240" w:lineRule="atLeast"/>
        <w:ind w:left="1728"/>
        <w:rPr>
          <w:sz w:val="20"/>
        </w:rPr>
      </w:pPr>
    </w:p>
    <w:p w14:paraId="610FE55C" w14:textId="7C160788" w:rsidR="003E62BE" w:rsidRDefault="003E62BE" w:rsidP="003E62BE">
      <w:pPr>
        <w:pStyle w:val="berschrift4"/>
      </w:pPr>
      <w:r>
        <w:t>Planen Sie auch bei anderen Bahn Infrastrukturanbietern als Lieferant aufzutreten? U</w:t>
      </w:r>
      <w:r w:rsidR="00C91674">
        <w:t>nd wenn Ja, in welchem Zeitraum?</w:t>
      </w:r>
    </w:p>
    <w:p w14:paraId="39DEE5DF" w14:textId="70458681" w:rsidR="003E62BE" w:rsidRPr="004A1446" w:rsidRDefault="003E62BE" w:rsidP="002503C9">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2</w:t>
      </w:r>
      <w:r w:rsidRPr="00213113">
        <w:rPr>
          <w:sz w:val="20"/>
        </w:rPr>
        <w:t xml:space="preserve"> Jahre</w:t>
      </w:r>
    </w:p>
    <w:p w14:paraId="3725619F" w14:textId="14AB601F" w:rsidR="003E62BE" w:rsidRPr="004A1446" w:rsidRDefault="003E62BE"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mehr als 2 Jahre</w:t>
      </w:r>
    </w:p>
    <w:p w14:paraId="655BB815" w14:textId="732DFA80" w:rsidR="003F3B52" w:rsidRDefault="003E62BE"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6369F6CD" w14:textId="3007D630" w:rsidR="0073271B" w:rsidRPr="003F3B52" w:rsidRDefault="003F3B52" w:rsidP="003F3B52">
      <w:pPr>
        <w:rPr>
          <w:sz w:val="20"/>
        </w:rPr>
      </w:pPr>
      <w:r>
        <w:rPr>
          <w:sz w:val="20"/>
        </w:rPr>
        <w:br w:type="page"/>
      </w:r>
    </w:p>
    <w:p w14:paraId="0AB1FA63" w14:textId="40510B55" w:rsidR="0073271B" w:rsidRPr="001A304F" w:rsidRDefault="0073271B" w:rsidP="0073271B">
      <w:pPr>
        <w:pStyle w:val="berschrift3"/>
        <w:rPr>
          <w:lang w:val="en-US"/>
        </w:rPr>
      </w:pPr>
      <w:bookmarkStart w:id="297" w:name="_Toc517783419"/>
      <w:bookmarkStart w:id="298" w:name="_Toc517797895"/>
      <w:bookmarkStart w:id="299" w:name="_Toc518646539"/>
      <w:bookmarkStart w:id="300" w:name="_Toc518661997"/>
      <w:bookmarkStart w:id="301" w:name="_Toc520724376"/>
      <w:r w:rsidRPr="001A304F">
        <w:rPr>
          <w:lang w:val="en-US"/>
        </w:rPr>
        <w:lastRenderedPageBreak/>
        <w:t xml:space="preserve">Reliability, Availability, Maintainability, Safety </w:t>
      </w:r>
      <w:r w:rsidR="00C91674">
        <w:rPr>
          <w:lang w:val="en-US"/>
        </w:rPr>
        <w:t>(</w:t>
      </w:r>
      <w:r w:rsidRPr="001A304F">
        <w:rPr>
          <w:lang w:val="en-US"/>
        </w:rPr>
        <w:t>RAMS</w:t>
      </w:r>
      <w:r w:rsidR="00C91674">
        <w:rPr>
          <w:lang w:val="en-US"/>
        </w:rPr>
        <w:t>)</w:t>
      </w:r>
      <w:r w:rsidRPr="001A304F">
        <w:rPr>
          <w:lang w:val="en-US"/>
        </w:rPr>
        <w:t xml:space="preserve"> nach DIN EN 50126 (KO-Kriterium)</w:t>
      </w:r>
      <w:bookmarkEnd w:id="297"/>
      <w:bookmarkEnd w:id="298"/>
      <w:bookmarkEnd w:id="299"/>
      <w:bookmarkEnd w:id="300"/>
      <w:bookmarkEnd w:id="301"/>
    </w:p>
    <w:p w14:paraId="68DF6BFF" w14:textId="1CCE5AFC" w:rsidR="0073271B" w:rsidRPr="007D0E71" w:rsidRDefault="0073271B" w:rsidP="0073271B">
      <w:pPr>
        <w:pStyle w:val="Textkrper"/>
        <w:numPr>
          <w:ilvl w:val="0"/>
          <w:numId w:val="9"/>
        </w:numPr>
        <w:rPr>
          <w:sz w:val="20"/>
        </w:rPr>
      </w:pPr>
      <w:r w:rsidRPr="007D0E71">
        <w:rPr>
          <w:sz w:val="20"/>
        </w:rPr>
        <w:t xml:space="preserve">Für </w:t>
      </w:r>
      <w:r w:rsidR="00C91674">
        <w:rPr>
          <w:sz w:val="20"/>
        </w:rPr>
        <w:t xml:space="preserve">das Teilsystem MDM sind RAM </w:t>
      </w:r>
      <w:r w:rsidRPr="007D0E71">
        <w:rPr>
          <w:sz w:val="20"/>
        </w:rPr>
        <w:t>Kennzahlen nach DIN EN 50126 definiert worden</w:t>
      </w:r>
      <w:r w:rsidR="00C91674">
        <w:rPr>
          <w:sz w:val="20"/>
        </w:rPr>
        <w:t>. K</w:t>
      </w:r>
      <w:r w:rsidRPr="007D0E71">
        <w:rPr>
          <w:sz w:val="20"/>
        </w:rPr>
        <w:t>ann Ihr Unternehmen die Folgenden Kennzahlen unter Berücksichtigung der gegebenen Rahmenbedingungen erfüllen?</w:t>
      </w:r>
    </w:p>
    <w:p w14:paraId="5E3F1324" w14:textId="0F328D9C" w:rsidR="0073271B" w:rsidRPr="007D0E71" w:rsidRDefault="0073271B" w:rsidP="002503C9">
      <w:pPr>
        <w:pStyle w:val="Listenabsatz"/>
        <w:ind w:left="1701"/>
        <w:rPr>
          <w:sz w:val="20"/>
        </w:rPr>
      </w:pP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003F3B52">
        <w:rPr>
          <w:sz w:val="20"/>
        </w:rPr>
        <w:t xml:space="preserve"> Ja </w:t>
      </w: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Pr="007D0E71">
        <w:rPr>
          <w:sz w:val="20"/>
        </w:rPr>
        <w:t xml:space="preserve"> Nein</w:t>
      </w:r>
    </w:p>
    <w:p w14:paraId="34CE2F6F" w14:textId="77777777" w:rsidR="0073271B" w:rsidRPr="007D0E71" w:rsidRDefault="0073271B" w:rsidP="0073271B">
      <w:pPr>
        <w:pStyle w:val="Listenabsatz"/>
        <w:ind w:left="785"/>
        <w:rPr>
          <w:sz w:val="20"/>
        </w:rPr>
      </w:pPr>
    </w:p>
    <w:p w14:paraId="64FE899E" w14:textId="77777777" w:rsidR="0073271B" w:rsidRPr="007D0E71" w:rsidRDefault="0073271B" w:rsidP="0073271B">
      <w:pPr>
        <w:pStyle w:val="Textkrper"/>
        <w:numPr>
          <w:ilvl w:val="0"/>
          <w:numId w:val="9"/>
        </w:numPr>
        <w:rPr>
          <w:sz w:val="20"/>
        </w:rPr>
      </w:pPr>
      <w:r w:rsidRPr="007D0E71">
        <w:rPr>
          <w:sz w:val="20"/>
        </w:rPr>
        <w:t>Kennzahlen:</w:t>
      </w:r>
    </w:p>
    <w:p w14:paraId="13F25981" w14:textId="77777777" w:rsidR="0073271B" w:rsidRPr="0083633A" w:rsidRDefault="0073271B" w:rsidP="0073271B">
      <w:pPr>
        <w:pStyle w:val="Listenabsatz"/>
        <w:numPr>
          <w:ilvl w:val="1"/>
          <w:numId w:val="8"/>
        </w:numPr>
        <w:rPr>
          <w:sz w:val="20"/>
          <w:lang w:val="en-US"/>
        </w:rPr>
      </w:pPr>
      <w:r w:rsidRPr="0083633A">
        <w:rPr>
          <w:sz w:val="20"/>
          <w:lang w:val="en-US"/>
        </w:rPr>
        <w:t>Zuverlässigkeit Mean Time to Failure (MTTF)</w:t>
      </w:r>
    </w:p>
    <w:p w14:paraId="53605AF1" w14:textId="77777777" w:rsidR="0073271B" w:rsidRPr="007D0E71" w:rsidRDefault="0073271B" w:rsidP="0073271B">
      <w:pPr>
        <w:pStyle w:val="Listenabsatz"/>
        <w:numPr>
          <w:ilvl w:val="2"/>
          <w:numId w:val="8"/>
        </w:numPr>
        <w:rPr>
          <w:sz w:val="20"/>
        </w:rPr>
      </w:pPr>
      <w:r w:rsidRPr="007D0E71">
        <w:rPr>
          <w:sz w:val="20"/>
        </w:rPr>
        <w:t>MTTF ≥ 8 000h</w:t>
      </w:r>
    </w:p>
    <w:p w14:paraId="328DA86B" w14:textId="77777777" w:rsidR="0073271B" w:rsidRPr="007D0E71" w:rsidRDefault="0073271B" w:rsidP="0073271B">
      <w:pPr>
        <w:pStyle w:val="Listenabsatz"/>
        <w:ind w:left="2160"/>
        <w:rPr>
          <w:sz w:val="20"/>
        </w:rPr>
      </w:pPr>
    </w:p>
    <w:p w14:paraId="7F82D4AD" w14:textId="77777777" w:rsidR="0073271B" w:rsidRPr="007D0E71" w:rsidRDefault="0073271B" w:rsidP="0073271B">
      <w:pPr>
        <w:pStyle w:val="Listenabsatz"/>
        <w:numPr>
          <w:ilvl w:val="1"/>
          <w:numId w:val="8"/>
        </w:numPr>
        <w:rPr>
          <w:sz w:val="20"/>
        </w:rPr>
      </w:pPr>
      <w:r w:rsidRPr="007D0E71">
        <w:rPr>
          <w:sz w:val="20"/>
        </w:rPr>
        <w:t>Instandhaltbarkeit Entstördauer (ESD)</w:t>
      </w:r>
    </w:p>
    <w:p w14:paraId="5925FFCF" w14:textId="77777777" w:rsidR="0073271B" w:rsidRPr="007D0E71" w:rsidRDefault="0073271B" w:rsidP="0073271B">
      <w:pPr>
        <w:pStyle w:val="Listenabsatz"/>
        <w:numPr>
          <w:ilvl w:val="2"/>
          <w:numId w:val="8"/>
        </w:numPr>
        <w:rPr>
          <w:sz w:val="20"/>
        </w:rPr>
      </w:pPr>
      <w:r w:rsidRPr="007D0E71">
        <w:rPr>
          <w:sz w:val="20"/>
        </w:rPr>
        <w:t>ESD ≤ 1h</w:t>
      </w:r>
    </w:p>
    <w:p w14:paraId="21D397EB" w14:textId="77777777" w:rsidR="0073271B" w:rsidRPr="007D0E71" w:rsidRDefault="0073271B" w:rsidP="0073271B">
      <w:pPr>
        <w:pStyle w:val="Listenabsatz"/>
        <w:ind w:left="2160"/>
        <w:rPr>
          <w:sz w:val="20"/>
        </w:rPr>
      </w:pPr>
    </w:p>
    <w:p w14:paraId="4D77E58A" w14:textId="77777777" w:rsidR="0073271B" w:rsidRPr="007D0E71" w:rsidRDefault="0073271B" w:rsidP="0073271B">
      <w:pPr>
        <w:pStyle w:val="Listenabsatz"/>
        <w:numPr>
          <w:ilvl w:val="1"/>
          <w:numId w:val="8"/>
        </w:numPr>
        <w:rPr>
          <w:sz w:val="20"/>
        </w:rPr>
      </w:pPr>
      <w:r w:rsidRPr="007D0E71">
        <w:rPr>
          <w:sz w:val="20"/>
        </w:rPr>
        <w:t>Verfügbarkeit</w:t>
      </w:r>
    </w:p>
    <w:p w14:paraId="0BADD0CD" w14:textId="77777777" w:rsidR="0073271B" w:rsidRDefault="0073271B" w:rsidP="0073271B">
      <w:pPr>
        <w:pStyle w:val="Listenabsatz"/>
        <w:numPr>
          <w:ilvl w:val="2"/>
          <w:numId w:val="8"/>
        </w:numPr>
        <w:rPr>
          <w:sz w:val="20"/>
        </w:rPr>
      </w:pPr>
      <w:r w:rsidRPr="007D0E71">
        <w:rPr>
          <w:sz w:val="20"/>
        </w:rPr>
        <w:t>99,69%</w:t>
      </w:r>
    </w:p>
    <w:p w14:paraId="2BA2588F" w14:textId="77777777" w:rsidR="00283A18" w:rsidRPr="00283A18" w:rsidRDefault="00283A18" w:rsidP="00283A18">
      <w:pPr>
        <w:rPr>
          <w:sz w:val="20"/>
        </w:rPr>
      </w:pPr>
    </w:p>
    <w:p w14:paraId="0E2C421D" w14:textId="28FBEDC8" w:rsidR="00E95B70" w:rsidRPr="004A428D" w:rsidRDefault="00E95B70" w:rsidP="00E95B70">
      <w:pPr>
        <w:pStyle w:val="berschrift3"/>
      </w:pPr>
      <w:bookmarkStart w:id="302" w:name="_Toc518661999"/>
      <w:bookmarkStart w:id="303" w:name="_Toc520724377"/>
      <w:r>
        <w:t>E</w:t>
      </w:r>
      <w:r w:rsidRPr="00CE0E1F">
        <w:t>rsatzteil</w:t>
      </w:r>
      <w:r>
        <w:t>konzept</w:t>
      </w:r>
      <w:bookmarkEnd w:id="302"/>
      <w:bookmarkEnd w:id="303"/>
    </w:p>
    <w:p w14:paraId="52F1160B" w14:textId="3BDD243B" w:rsidR="00E95B70" w:rsidRPr="004A1446" w:rsidRDefault="00E95B70" w:rsidP="003E62BE">
      <w:pPr>
        <w:pStyle w:val="berschrift4"/>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t xml:space="preserve"> </w:t>
      </w:r>
      <w:r w:rsidRPr="004A1446">
        <w:t>für Ersatzteillieferungen verpflichten Sie sich in der Regel?</w:t>
      </w:r>
    </w:p>
    <w:p w14:paraId="05E79717" w14:textId="4054AF7F" w:rsidR="00E95B70" w:rsidRPr="00897F56" w:rsidRDefault="00E95B70" w:rsidP="002503C9">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209C00D5" w14:textId="6B3A7D92" w:rsidR="00E95B70"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1BD8BD0E" w14:textId="30FC3E62" w:rsidR="00E95B70" w:rsidRPr="00897F56"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4D9751C" w14:textId="77777777" w:rsidR="00E95B70" w:rsidRPr="004A428D"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056EA7C4" w14:textId="77777777" w:rsidR="00E95B70" w:rsidRDefault="00E95B70" w:rsidP="003E62BE">
      <w:pPr>
        <w:pStyle w:val="berschrift4"/>
      </w:pPr>
      <w:r>
        <w:t>Haben Sie bereits ein</w:t>
      </w:r>
      <w:r w:rsidRPr="00CE0E1F">
        <w:t xml:space="preserve"> Ersatzteilversorgungskonzept</w:t>
      </w:r>
      <w:r>
        <w:t>?</w:t>
      </w:r>
    </w:p>
    <w:p w14:paraId="0126AF99" w14:textId="483C3905" w:rsidR="00E95B70"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F3B52">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F3B52">
        <w:rPr>
          <w:sz w:val="20"/>
        </w:rPr>
        <w:t xml:space="preserve"> Nein</w:t>
      </w:r>
    </w:p>
    <w:p w14:paraId="442B2632" w14:textId="77777777" w:rsidR="00E95B70" w:rsidRPr="00A14C41" w:rsidRDefault="00E95B70" w:rsidP="002503C9">
      <w:pPr>
        <w:pStyle w:val="Listenabsatz"/>
        <w:ind w:left="1701"/>
        <w:rPr>
          <w:sz w:val="20"/>
        </w:rPr>
      </w:pPr>
      <w:r w:rsidRPr="00A14C41">
        <w:rPr>
          <w:sz w:val="20"/>
        </w:rPr>
        <w:t>Wenn Ja, erläutern Sie Ihr Ersatzteilversorgungskonzept in Kurzform</w:t>
      </w:r>
    </w:p>
    <w:p w14:paraId="46652D0C" w14:textId="77777777" w:rsidR="00E95B70" w:rsidRDefault="00E95B70" w:rsidP="002503C9">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327E0558" w14:textId="77777777" w:rsidR="00E95B70" w:rsidRPr="00DB593B" w:rsidRDefault="00E95B70" w:rsidP="00E95B70">
      <w:pPr>
        <w:ind w:left="850" w:firstLine="425"/>
        <w:rPr>
          <w:color w:val="0D0D0D" w:themeColor="text1" w:themeTint="F2"/>
          <w:sz w:val="20"/>
        </w:rPr>
      </w:pPr>
    </w:p>
    <w:p w14:paraId="279FCE99" w14:textId="77777777" w:rsidR="00E95B70" w:rsidRDefault="00E95B70" w:rsidP="003E62BE">
      <w:pPr>
        <w:pStyle w:val="berschrift4"/>
      </w:pPr>
      <w:r>
        <w:t>S</w:t>
      </w:r>
      <w:r w:rsidRPr="00897F56">
        <w:t xml:space="preserve">tellen Sie sicher, dass die Ersatzteile oder Nachfolge-Ersatzteile, die ohne eine Anpassung der Anlage einsetzbar sein müssen, über die gesamte Nutzungsdauer lieferbar </w:t>
      </w:r>
      <w:r>
        <w:t>sind</w:t>
      </w:r>
      <w:r w:rsidRPr="00897F56">
        <w:t xml:space="preserve">? </w:t>
      </w:r>
    </w:p>
    <w:p w14:paraId="38C57DF4" w14:textId="5349E1F5" w:rsidR="00E95B70"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w:t>
      </w:r>
      <w:r w:rsidR="003F3B52">
        <w:rPr>
          <w:sz w:val="20"/>
        </w:rPr>
        <w:t xml:space="preserve">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F3B52">
        <w:rPr>
          <w:sz w:val="20"/>
        </w:rPr>
        <w:t xml:space="preserve"> Nein</w:t>
      </w:r>
    </w:p>
    <w:p w14:paraId="0B7DC03A" w14:textId="77777777" w:rsidR="00E95B70" w:rsidRPr="00A11429" w:rsidRDefault="00E95B70" w:rsidP="002503C9">
      <w:pPr>
        <w:pStyle w:val="Listenabsatz"/>
        <w:ind w:left="1701"/>
        <w:rPr>
          <w:sz w:val="20"/>
        </w:rPr>
      </w:pPr>
      <w:r w:rsidRPr="00A14C41">
        <w:rPr>
          <w:sz w:val="20"/>
        </w:rPr>
        <w:t xml:space="preserve">Wenn Ja, erläutern Sie </w:t>
      </w:r>
      <w:r>
        <w:rPr>
          <w:sz w:val="20"/>
        </w:rPr>
        <w:t xml:space="preserve">dies </w:t>
      </w:r>
      <w:r w:rsidRPr="00A14C41">
        <w:rPr>
          <w:sz w:val="20"/>
        </w:rPr>
        <w:t>in Kurzform</w:t>
      </w:r>
    </w:p>
    <w:p w14:paraId="72442897" w14:textId="77777777" w:rsidR="00E95B70" w:rsidRDefault="00E95B70" w:rsidP="002503C9">
      <w:pPr>
        <w:ind w:left="1701"/>
        <w:rPr>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3BD6198C" w14:textId="2CCE34BE" w:rsidR="00E95B70" w:rsidRPr="004A428D" w:rsidRDefault="00E95B70" w:rsidP="00E95B70">
      <w:pPr>
        <w:pStyle w:val="berschrift3"/>
        <w:rPr>
          <w:b w:val="0"/>
        </w:rPr>
      </w:pPr>
      <w:bookmarkStart w:id="304" w:name="_Toc518662000"/>
      <w:bookmarkStart w:id="305" w:name="_Toc520724378"/>
      <w:r w:rsidRPr="00CE0E1F">
        <w:t>Instandhaltung</w:t>
      </w:r>
      <w:r>
        <w:t xml:space="preserve"> und Level 2 Support</w:t>
      </w:r>
      <w:bookmarkEnd w:id="304"/>
      <w:bookmarkEnd w:id="305"/>
    </w:p>
    <w:p w14:paraId="1F9EF0E5" w14:textId="77777777" w:rsidR="00E95B70" w:rsidRPr="004A1446" w:rsidRDefault="00E95B70" w:rsidP="003E62BE">
      <w:pPr>
        <w:pStyle w:val="berschrift4"/>
      </w:pPr>
      <w:r w:rsidRPr="004A1446">
        <w:t>Verfolgen Sie ein Schulungskonzept für die Instandhalter ihrer Kunden?</w:t>
      </w:r>
    </w:p>
    <w:p w14:paraId="2F8C3D49" w14:textId="2B9BDDCC" w:rsidR="00E95B70" w:rsidRPr="004A1446"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F3B52">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003F3B52">
        <w:rPr>
          <w:sz w:val="20"/>
        </w:rPr>
        <w:t xml:space="preserve"> Nein</w:t>
      </w:r>
    </w:p>
    <w:p w14:paraId="3217E6EC" w14:textId="77777777" w:rsidR="00E95B70" w:rsidRPr="004A1446" w:rsidRDefault="00E95B70" w:rsidP="002503C9">
      <w:pPr>
        <w:pStyle w:val="Listenabsatz"/>
        <w:ind w:left="1701"/>
        <w:rPr>
          <w:sz w:val="20"/>
        </w:rPr>
      </w:pPr>
    </w:p>
    <w:p w14:paraId="5A02B78F" w14:textId="005945DC" w:rsidR="00E95B70" w:rsidRPr="004A1446" w:rsidRDefault="00E95B70" w:rsidP="002503C9">
      <w:pPr>
        <w:pStyle w:val="Listenabsatz"/>
        <w:ind w:left="1701"/>
        <w:rPr>
          <w:sz w:val="20"/>
        </w:rPr>
      </w:pPr>
      <w:r w:rsidRPr="004A1446">
        <w:rPr>
          <w:sz w:val="20"/>
        </w:rPr>
        <w:t xml:space="preserve">Wenn nein, sind Sie bereit </w:t>
      </w:r>
      <w:r w:rsidR="00FC7EB6">
        <w:rPr>
          <w:sz w:val="20"/>
        </w:rPr>
        <w:t>ein Konzept</w:t>
      </w:r>
      <w:r w:rsidRPr="004A1446">
        <w:rPr>
          <w:sz w:val="20"/>
        </w:rPr>
        <w:t xml:space="preserve"> zu entwickeln? (KO-Kriterium)</w:t>
      </w:r>
    </w:p>
    <w:p w14:paraId="3548E242" w14:textId="08104ED0" w:rsidR="00E95B70" w:rsidRPr="004A1446" w:rsidRDefault="00E95B70"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Nein</w:t>
      </w:r>
    </w:p>
    <w:p w14:paraId="481CDABD" w14:textId="77777777" w:rsidR="00E95B70" w:rsidRPr="004A1446" w:rsidRDefault="00E95B70" w:rsidP="00E95B70">
      <w:pPr>
        <w:ind w:left="950" w:firstLine="325"/>
        <w:rPr>
          <w:color w:val="0D0D0D" w:themeColor="text1" w:themeTint="F2"/>
          <w:sz w:val="20"/>
        </w:rPr>
      </w:pPr>
    </w:p>
    <w:p w14:paraId="1600598F" w14:textId="77777777" w:rsidR="00E95B70" w:rsidRPr="004A1446" w:rsidRDefault="00E95B70" w:rsidP="003E62BE">
      <w:pPr>
        <w:pStyle w:val="berschrift4"/>
      </w:pPr>
      <w:r w:rsidRPr="004A1446">
        <w:t xml:space="preserve">Welche Mindestlaufzeiten für Instandhaltungsbetreuung (Level 2 Support) sehen Sie vor? </w:t>
      </w:r>
    </w:p>
    <w:p w14:paraId="26786EB6" w14:textId="63ABD84C" w:rsidR="00E95B70" w:rsidRPr="00897F56" w:rsidRDefault="00E95B70" w:rsidP="002503C9">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753BF296" w14:textId="2B291D1F" w:rsidR="00E95B70"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17D666B8" w14:textId="180DA596" w:rsidR="00E95B70" w:rsidRPr="00897F56"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sidR="003F3B52">
        <w:rPr>
          <w:sz w:val="20"/>
        </w:rPr>
        <w:t>10 bis 5 Jahre</w:t>
      </w:r>
    </w:p>
    <w:p w14:paraId="172F6EFF" w14:textId="77777777" w:rsidR="00E95B70" w:rsidRPr="004A428D" w:rsidRDefault="00E95B70"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37ABB2FA" w14:textId="581651F9" w:rsidR="001A6057" w:rsidRPr="00C01F32" w:rsidRDefault="003F3B52" w:rsidP="003F3B52">
      <w:pPr>
        <w:rPr>
          <w:sz w:val="20"/>
        </w:rPr>
      </w:pPr>
      <w:r>
        <w:rPr>
          <w:sz w:val="20"/>
        </w:rPr>
        <w:br w:type="page"/>
      </w:r>
    </w:p>
    <w:p w14:paraId="58578C55" w14:textId="109B55F5" w:rsidR="001A6057" w:rsidRPr="00C01F32" w:rsidRDefault="00763A20" w:rsidP="006F5F58">
      <w:pPr>
        <w:pStyle w:val="berschrift2"/>
      </w:pPr>
      <w:bookmarkStart w:id="306" w:name="_Toc520724379"/>
      <w:r w:rsidRPr="00D61A52">
        <w:rPr>
          <w:sz w:val="20"/>
        </w:rPr>
        <w:lastRenderedPageBreak/>
        <w:t>Modul</w:t>
      </w:r>
      <w:r w:rsidR="001A6057" w:rsidRPr="00C01F32">
        <w:t xml:space="preserve"> X: Blockanpassung zu Nachbarstellwerken</w:t>
      </w:r>
      <w:bookmarkEnd w:id="306"/>
    </w:p>
    <w:p w14:paraId="64210797" w14:textId="77777777" w:rsidR="003F3B52" w:rsidRPr="00A35D71" w:rsidRDefault="003F3B52" w:rsidP="003F3B52">
      <w:pPr>
        <w:pStyle w:val="Textkrper"/>
      </w:pPr>
    </w:p>
    <w:p w14:paraId="7A02E0D0" w14:textId="512C6F88" w:rsidR="00CD1EBF" w:rsidRPr="00CD1EBF" w:rsidRDefault="00CD1EBF" w:rsidP="00CD1EBF">
      <w:pPr>
        <w:ind w:left="426"/>
        <w:rPr>
          <w:sz w:val="20"/>
        </w:rPr>
      </w:pPr>
      <w:r w:rsidRPr="00CD1EBF">
        <w:rPr>
          <w:sz w:val="20"/>
        </w:rPr>
        <w:t xml:space="preserve">Das </w:t>
      </w:r>
      <w:r w:rsidR="00763A20" w:rsidRPr="00D61A52">
        <w:rPr>
          <w:sz w:val="20"/>
        </w:rPr>
        <w:t>Modul</w:t>
      </w:r>
      <w:r w:rsidRPr="00CD1EBF">
        <w:rPr>
          <w:sz w:val="20"/>
        </w:rPr>
        <w:t xml:space="preserve"> X stellt die Standardschnittstelle SCI-ILS an einem Altstellwerk zur Verfügung. </w:t>
      </w:r>
    </w:p>
    <w:p w14:paraId="798192CF" w14:textId="13F0052A" w:rsidR="003F3B52" w:rsidRDefault="003F3B52" w:rsidP="00CD1EBF">
      <w:pPr>
        <w:pStyle w:val="berschrift3"/>
      </w:pPr>
      <w:bookmarkStart w:id="307" w:name="_Toc520724380"/>
      <w:r w:rsidRPr="001B0031">
        <w:t>Referenzen</w:t>
      </w:r>
      <w:bookmarkEnd w:id="307"/>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59"/>
        <w:gridCol w:w="1560"/>
        <w:gridCol w:w="2268"/>
      </w:tblGrid>
      <w:tr w:rsidR="003F3B52" w:rsidRPr="00897F56" w14:paraId="17D818E2" w14:textId="77777777" w:rsidTr="0083633A">
        <w:trPr>
          <w:trHeight w:val="849"/>
        </w:trPr>
        <w:tc>
          <w:tcPr>
            <w:tcW w:w="3685" w:type="dxa"/>
            <w:shd w:val="clear" w:color="auto" w:fill="auto"/>
          </w:tcPr>
          <w:p w14:paraId="7AEA0475" w14:textId="428C61A1" w:rsidR="003F3B52" w:rsidRPr="00CE0E1F" w:rsidRDefault="00CD1EBF" w:rsidP="0083633A">
            <w:pPr>
              <w:rPr>
                <w:sz w:val="20"/>
              </w:rPr>
            </w:pPr>
            <w:r w:rsidRPr="00CD1EBF">
              <w:rPr>
                <w:sz w:val="20"/>
              </w:rPr>
              <w:t>Produkte</w:t>
            </w:r>
          </w:p>
        </w:tc>
        <w:tc>
          <w:tcPr>
            <w:tcW w:w="1559" w:type="dxa"/>
            <w:shd w:val="clear" w:color="auto" w:fill="auto"/>
          </w:tcPr>
          <w:p w14:paraId="7EBA070B" w14:textId="77777777" w:rsidR="003F3B52" w:rsidRPr="00CE0E1F" w:rsidRDefault="003F3B52" w:rsidP="0083633A">
            <w:pPr>
              <w:rPr>
                <w:sz w:val="20"/>
              </w:rPr>
            </w:pPr>
            <w:r w:rsidRPr="00CE0E1F">
              <w:rPr>
                <w:sz w:val="20"/>
              </w:rPr>
              <w:t>Entwicklung im eigenen Unternehmen</w:t>
            </w:r>
          </w:p>
        </w:tc>
        <w:tc>
          <w:tcPr>
            <w:tcW w:w="1560" w:type="dxa"/>
          </w:tcPr>
          <w:p w14:paraId="41AD2BA7" w14:textId="77777777" w:rsidR="003F3B52" w:rsidRPr="00CE0E1F" w:rsidRDefault="003F3B52" w:rsidP="0083633A">
            <w:pPr>
              <w:rPr>
                <w:sz w:val="20"/>
              </w:rPr>
            </w:pPr>
            <w:r>
              <w:rPr>
                <w:sz w:val="20"/>
              </w:rPr>
              <w:t>Herstellung</w:t>
            </w:r>
            <w:r w:rsidRPr="00CE0E1F">
              <w:rPr>
                <w:sz w:val="20"/>
              </w:rPr>
              <w:t xml:space="preserve"> im eigenen Unternehmen</w:t>
            </w:r>
          </w:p>
        </w:tc>
        <w:tc>
          <w:tcPr>
            <w:tcW w:w="2268" w:type="dxa"/>
            <w:shd w:val="clear" w:color="auto" w:fill="auto"/>
          </w:tcPr>
          <w:p w14:paraId="2B708CD9" w14:textId="77777777" w:rsidR="003F3B52" w:rsidRPr="00CE0E1F" w:rsidRDefault="003F3B52" w:rsidP="0083633A">
            <w:pPr>
              <w:rPr>
                <w:sz w:val="20"/>
              </w:rPr>
            </w:pPr>
            <w:r w:rsidRPr="00CE0E1F">
              <w:rPr>
                <w:sz w:val="20"/>
              </w:rPr>
              <w:t xml:space="preserve">Entwicklung und Herstellung </w:t>
            </w:r>
            <w:r w:rsidRPr="00CE0E1F">
              <w:rPr>
                <w:sz w:val="20"/>
                <w:u w:val="single"/>
              </w:rPr>
              <w:t>nicht</w:t>
            </w:r>
            <w:r>
              <w:rPr>
                <w:sz w:val="20"/>
              </w:rPr>
              <w:t xml:space="preserve"> im eigenen Unternehmen</w:t>
            </w:r>
          </w:p>
        </w:tc>
      </w:tr>
      <w:tr w:rsidR="003F3B52" w:rsidRPr="00897F56" w14:paraId="3C60B76F" w14:textId="77777777" w:rsidTr="0083633A">
        <w:trPr>
          <w:trHeight w:val="240"/>
        </w:trPr>
        <w:tc>
          <w:tcPr>
            <w:tcW w:w="3685" w:type="dxa"/>
            <w:shd w:val="clear" w:color="auto" w:fill="auto"/>
          </w:tcPr>
          <w:p w14:paraId="583F447B" w14:textId="34F86E63" w:rsidR="003F3B52" w:rsidRPr="003E62BE" w:rsidRDefault="00D54FAB" w:rsidP="0083633A">
            <w:pPr>
              <w:rPr>
                <w:sz w:val="20"/>
                <w:lang w:val="en-US"/>
              </w:rPr>
            </w:pPr>
            <w:r>
              <w:rPr>
                <w:sz w:val="20"/>
              </w:rPr>
              <w:t>Blockanschaltung spez. Stellwerke</w:t>
            </w:r>
          </w:p>
        </w:tc>
        <w:tc>
          <w:tcPr>
            <w:tcW w:w="1559" w:type="dxa"/>
            <w:shd w:val="clear" w:color="auto" w:fill="auto"/>
            <w:vAlign w:val="center"/>
          </w:tcPr>
          <w:p w14:paraId="0E330D3C" w14:textId="77777777" w:rsidR="003F3B52" w:rsidRPr="00CE0E1F" w:rsidRDefault="003F3B52" w:rsidP="0083633A">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vAlign w:val="center"/>
          </w:tcPr>
          <w:p w14:paraId="578F7583" w14:textId="77777777" w:rsidR="003F3B52" w:rsidRPr="00CE0E1F" w:rsidRDefault="003F3B52" w:rsidP="0083633A">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shd w:val="clear" w:color="auto" w:fill="auto"/>
            <w:vAlign w:val="center"/>
          </w:tcPr>
          <w:p w14:paraId="359BFDB4" w14:textId="77777777" w:rsidR="003F3B52" w:rsidRPr="00CE0E1F" w:rsidRDefault="003F3B52" w:rsidP="0083633A">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r w:rsidR="003F3B52" w:rsidRPr="00CE0E1F" w14:paraId="1EAED19E" w14:textId="77777777" w:rsidTr="0083633A">
        <w:trPr>
          <w:trHeight w:val="240"/>
        </w:trPr>
        <w:tc>
          <w:tcPr>
            <w:tcW w:w="3685" w:type="dxa"/>
            <w:tcBorders>
              <w:top w:val="single" w:sz="4" w:space="0" w:color="auto"/>
              <w:left w:val="single" w:sz="4" w:space="0" w:color="auto"/>
              <w:bottom w:val="single" w:sz="4" w:space="0" w:color="auto"/>
              <w:right w:val="single" w:sz="4" w:space="0" w:color="auto"/>
            </w:tcBorders>
            <w:shd w:val="clear" w:color="auto" w:fill="auto"/>
          </w:tcPr>
          <w:p w14:paraId="6569FD61" w14:textId="024B3D32" w:rsidR="003F3B52" w:rsidRPr="007D0E71" w:rsidRDefault="00CD1EBF" w:rsidP="0083633A">
            <w:pPr>
              <w:rPr>
                <w:sz w:val="20"/>
              </w:rPr>
            </w:pPr>
            <w:r>
              <w:rPr>
                <w:sz w:val="20"/>
              </w:rPr>
              <w:t>SCI-ILS Adapter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2A6D32" w14:textId="77777777" w:rsidR="003F3B52" w:rsidRPr="00CE0E1F" w:rsidRDefault="003F3B52" w:rsidP="0083633A">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1560" w:type="dxa"/>
            <w:tcBorders>
              <w:top w:val="single" w:sz="4" w:space="0" w:color="auto"/>
              <w:left w:val="single" w:sz="4" w:space="0" w:color="auto"/>
              <w:bottom w:val="single" w:sz="4" w:space="0" w:color="auto"/>
              <w:right w:val="single" w:sz="4" w:space="0" w:color="auto"/>
            </w:tcBorders>
            <w:vAlign w:val="center"/>
          </w:tcPr>
          <w:p w14:paraId="2CABF3C7" w14:textId="77777777" w:rsidR="003F3B52" w:rsidRPr="00CE0E1F" w:rsidRDefault="003F3B52" w:rsidP="0083633A">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B3E040" w14:textId="77777777" w:rsidR="003F3B52" w:rsidRPr="00CE0E1F" w:rsidRDefault="003F3B52" w:rsidP="0083633A">
            <w:pPr>
              <w:jc w:val="center"/>
              <w:rPr>
                <w:rFonts w:cs="Arial"/>
                <w:color w:val="auto"/>
                <w:sz w:val="20"/>
              </w:rPr>
            </w:pPr>
            <w:r w:rsidRPr="00CE0E1F">
              <w:rPr>
                <w:rFonts w:cs="Arial"/>
                <w:color w:val="auto"/>
                <w:sz w:val="20"/>
              </w:rPr>
              <w:fldChar w:fldCharType="begin">
                <w:ffData>
                  <w:name w:val="Ref_Bau_abges_J_A2"/>
                  <w:enabled/>
                  <w:calcOnExit w:val="0"/>
                  <w:checkBox>
                    <w:sizeAuto/>
                    <w:default w:val="0"/>
                  </w:checkBox>
                </w:ffData>
              </w:fldChar>
            </w:r>
            <w:r w:rsidRPr="00CE0E1F">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CE0E1F">
              <w:rPr>
                <w:rFonts w:cs="Arial"/>
                <w:color w:val="auto"/>
                <w:sz w:val="20"/>
              </w:rPr>
              <w:fldChar w:fldCharType="end"/>
            </w:r>
          </w:p>
        </w:tc>
      </w:tr>
    </w:tbl>
    <w:p w14:paraId="7592CE76" w14:textId="77777777" w:rsidR="003F3B52" w:rsidRPr="007D0E71" w:rsidRDefault="003F3B52" w:rsidP="003F3B52">
      <w:pPr>
        <w:pStyle w:val="Textkrper"/>
        <w:ind w:left="425"/>
        <w:rPr>
          <w:sz w:val="20"/>
        </w:rPr>
      </w:pPr>
    </w:p>
    <w:p w14:paraId="1C0777F6" w14:textId="77777777" w:rsidR="003F3B52" w:rsidRDefault="003F3B52" w:rsidP="003F3B52">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6591CBD7" w14:textId="77777777" w:rsidR="003F3B52" w:rsidRDefault="003F3B52" w:rsidP="003F3B52">
      <w:pPr>
        <w:pStyle w:val="berschrift3"/>
      </w:pPr>
      <w:bookmarkStart w:id="308" w:name="_Toc520724381"/>
      <w:r>
        <w:t>Vision und Roadmap</w:t>
      </w:r>
      <w:bookmarkEnd w:id="308"/>
    </w:p>
    <w:p w14:paraId="2545EF24" w14:textId="30BF9F1B" w:rsidR="003F3B52" w:rsidRDefault="003F3B52" w:rsidP="003F3B52">
      <w:pPr>
        <w:pStyle w:val="berschrift4"/>
      </w:pPr>
      <w:r>
        <w:t>In welcher Zeit planen</w:t>
      </w:r>
      <w:r w:rsidR="00FC7EB6">
        <w:t xml:space="preserve"> S</w:t>
      </w:r>
      <w:r>
        <w:t>ie eine</w:t>
      </w:r>
      <w:r w:rsidR="00FC7EB6">
        <w:t>n</w:t>
      </w:r>
      <w:r>
        <w:t xml:space="preserve"> Prototyp</w:t>
      </w:r>
      <w:r w:rsidR="00FC7EB6">
        <w:t xml:space="preserve"> für dieses </w:t>
      </w:r>
      <w:r w:rsidR="00763A20" w:rsidRPr="00D61A52">
        <w:t>Modul</w:t>
      </w:r>
      <w:r w:rsidR="00FC7EB6">
        <w:t xml:space="preserve"> zu entwickeln?</w:t>
      </w:r>
    </w:p>
    <w:p w14:paraId="06F41179" w14:textId="77777777" w:rsidR="003F3B52" w:rsidRPr="004A1446" w:rsidRDefault="003F3B52" w:rsidP="002503C9">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5C4EF6D1" w14:textId="77777777" w:rsidR="003F3B52" w:rsidRPr="004A1446" w:rsidRDefault="003F3B52"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Pr>
          <w:sz w:val="20"/>
        </w:rPr>
        <w:t>Jahre</w:t>
      </w:r>
    </w:p>
    <w:p w14:paraId="5C5FA20A" w14:textId="77777777" w:rsidR="003F3B52" w:rsidRPr="004A428D" w:rsidRDefault="003F3B52"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 Jahre</w:t>
      </w:r>
    </w:p>
    <w:p w14:paraId="5BD84BF9" w14:textId="77777777" w:rsidR="003F3B52" w:rsidRDefault="003F3B52" w:rsidP="003F3B52">
      <w:pPr>
        <w:pStyle w:val="Textkrper"/>
        <w:ind w:left="425"/>
        <w:rPr>
          <w:sz w:val="20"/>
        </w:rPr>
      </w:pPr>
    </w:p>
    <w:p w14:paraId="13E77058" w14:textId="42479B76" w:rsidR="003F3B52" w:rsidRDefault="00FC7EB6" w:rsidP="003F3B52">
      <w:pPr>
        <w:pStyle w:val="berschrift4"/>
      </w:pPr>
      <w:r>
        <w:t>In welcher Zeit erwarten S</w:t>
      </w:r>
      <w:r w:rsidR="003F3B52">
        <w:t xml:space="preserve">ie eine EBA Zulassung für ein Referenzprodukt für dieses </w:t>
      </w:r>
      <w:r w:rsidR="00763A20" w:rsidRPr="00D61A52">
        <w:t>Modul</w:t>
      </w:r>
      <w:r>
        <w:t>?</w:t>
      </w:r>
    </w:p>
    <w:p w14:paraId="30CD8E20" w14:textId="77777777" w:rsidR="003F3B52" w:rsidRPr="004A1446" w:rsidRDefault="003F3B52" w:rsidP="002503C9">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1</w:t>
      </w:r>
      <w:r w:rsidRPr="00213113">
        <w:rPr>
          <w:sz w:val="20"/>
        </w:rPr>
        <w:t xml:space="preserve"> Jahre</w:t>
      </w:r>
    </w:p>
    <w:p w14:paraId="58D23744" w14:textId="77777777" w:rsidR="003F3B52" w:rsidRPr="004A1446" w:rsidRDefault="003F3B52"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1</w:t>
      </w:r>
      <w:r w:rsidRPr="00213113">
        <w:rPr>
          <w:sz w:val="20"/>
        </w:rPr>
        <w:t xml:space="preserve"> bis </w:t>
      </w:r>
      <w:r>
        <w:rPr>
          <w:sz w:val="20"/>
        </w:rPr>
        <w:t>5</w:t>
      </w:r>
      <w:r w:rsidRPr="00213113">
        <w:rPr>
          <w:sz w:val="20"/>
        </w:rPr>
        <w:t xml:space="preserve"> </w:t>
      </w:r>
      <w:r>
        <w:rPr>
          <w:sz w:val="20"/>
        </w:rPr>
        <w:t>Jahre</w:t>
      </w:r>
    </w:p>
    <w:p w14:paraId="139F1D26" w14:textId="77777777" w:rsidR="003F3B52" w:rsidRDefault="003F3B52"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mehr als</w:t>
      </w:r>
      <w:r w:rsidRPr="004A1446">
        <w:rPr>
          <w:sz w:val="20"/>
        </w:rPr>
        <w:t xml:space="preserve"> </w:t>
      </w:r>
      <w:r>
        <w:rPr>
          <w:sz w:val="20"/>
        </w:rPr>
        <w:t>5 Jahre</w:t>
      </w:r>
    </w:p>
    <w:p w14:paraId="5A2DEE6E" w14:textId="77777777" w:rsidR="003F3B52" w:rsidRPr="004A428D" w:rsidRDefault="003F3B52" w:rsidP="003F3B52">
      <w:pPr>
        <w:pStyle w:val="Kopfzeile"/>
        <w:tabs>
          <w:tab w:val="clear" w:pos="4536"/>
          <w:tab w:val="clear" w:pos="9072"/>
        </w:tabs>
        <w:spacing w:line="240" w:lineRule="atLeast"/>
        <w:ind w:left="1728"/>
        <w:rPr>
          <w:sz w:val="20"/>
        </w:rPr>
      </w:pPr>
    </w:p>
    <w:p w14:paraId="2F20D192" w14:textId="3BE9AE95" w:rsidR="003F3B52" w:rsidRDefault="003F3B52" w:rsidP="003F3B52">
      <w:pPr>
        <w:pStyle w:val="berschrift4"/>
      </w:pPr>
      <w:r>
        <w:t>Planen Sie auch bei anderen Bahn Infrastrukturanbietern als Lieferant aufzutreten? U</w:t>
      </w:r>
      <w:r w:rsidR="00FC7EB6">
        <w:t>nd wenn Ja, in welchem Zeitraum?</w:t>
      </w:r>
    </w:p>
    <w:p w14:paraId="19149F30" w14:textId="77777777" w:rsidR="003F3B52" w:rsidRPr="004A1446" w:rsidRDefault="003F3B52" w:rsidP="002503C9">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Pr>
          <w:sz w:val="20"/>
        </w:rPr>
        <w:t>2</w:t>
      </w:r>
      <w:r w:rsidRPr="00213113">
        <w:rPr>
          <w:sz w:val="20"/>
        </w:rPr>
        <w:t xml:space="preserve"> Jahre</w:t>
      </w:r>
    </w:p>
    <w:p w14:paraId="472BC369" w14:textId="77777777" w:rsidR="003F3B52" w:rsidRPr="004A1446" w:rsidRDefault="003F3B52"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mehr als 2 Jahre</w:t>
      </w:r>
    </w:p>
    <w:p w14:paraId="74F47E37" w14:textId="77777777" w:rsidR="003F3B52" w:rsidRDefault="003F3B52"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629AF379" w14:textId="77777777" w:rsidR="003F3B52" w:rsidRPr="003F3B52" w:rsidRDefault="003F3B52" w:rsidP="003F3B52">
      <w:pPr>
        <w:rPr>
          <w:sz w:val="20"/>
        </w:rPr>
      </w:pPr>
      <w:r>
        <w:rPr>
          <w:sz w:val="20"/>
        </w:rPr>
        <w:br w:type="page"/>
      </w:r>
    </w:p>
    <w:p w14:paraId="6D7B4D95" w14:textId="75B9C10C" w:rsidR="003F3B52" w:rsidRPr="001A304F" w:rsidRDefault="003F3B52" w:rsidP="003F3B52">
      <w:pPr>
        <w:pStyle w:val="berschrift3"/>
        <w:rPr>
          <w:lang w:val="en-US"/>
        </w:rPr>
      </w:pPr>
      <w:bookmarkStart w:id="309" w:name="_Toc520724382"/>
      <w:r w:rsidRPr="001A304F">
        <w:rPr>
          <w:lang w:val="en-US"/>
        </w:rPr>
        <w:lastRenderedPageBreak/>
        <w:t xml:space="preserve">Reliability, Availability, Maintainability, Safety </w:t>
      </w:r>
      <w:r w:rsidR="00FC7EB6">
        <w:rPr>
          <w:lang w:val="en-US"/>
        </w:rPr>
        <w:t>(</w:t>
      </w:r>
      <w:r w:rsidRPr="001A304F">
        <w:rPr>
          <w:lang w:val="en-US"/>
        </w:rPr>
        <w:t>RAMS</w:t>
      </w:r>
      <w:r w:rsidR="00FC7EB6">
        <w:rPr>
          <w:lang w:val="en-US"/>
        </w:rPr>
        <w:t>)</w:t>
      </w:r>
      <w:r w:rsidRPr="001A304F">
        <w:rPr>
          <w:lang w:val="en-US"/>
        </w:rPr>
        <w:t xml:space="preserve"> nach DIN EN 50126 (KO-Kriterium)</w:t>
      </w:r>
      <w:bookmarkEnd w:id="309"/>
    </w:p>
    <w:p w14:paraId="2E5C4B29" w14:textId="115A342F" w:rsidR="003F3B52" w:rsidRPr="007D0E71" w:rsidRDefault="003F3B52" w:rsidP="003F3B52">
      <w:pPr>
        <w:pStyle w:val="Textkrper"/>
        <w:numPr>
          <w:ilvl w:val="0"/>
          <w:numId w:val="9"/>
        </w:numPr>
        <w:rPr>
          <w:sz w:val="20"/>
        </w:rPr>
      </w:pPr>
      <w:r w:rsidRPr="007D0E71">
        <w:rPr>
          <w:sz w:val="20"/>
        </w:rPr>
        <w:t>Für das Teilsystem MDM sind RAM</w:t>
      </w:r>
      <w:r w:rsidR="00CD1EBF">
        <w:rPr>
          <w:sz w:val="20"/>
        </w:rPr>
        <w:t>S</w:t>
      </w:r>
      <w:r w:rsidR="00FC7EB6">
        <w:rPr>
          <w:sz w:val="20"/>
        </w:rPr>
        <w:t xml:space="preserve"> </w:t>
      </w:r>
      <w:r w:rsidRPr="007D0E71">
        <w:rPr>
          <w:sz w:val="20"/>
        </w:rPr>
        <w:t>Kennzahlen nach DIN EN 50126 definiert worden</w:t>
      </w:r>
      <w:r w:rsidR="00FC7EB6">
        <w:rPr>
          <w:sz w:val="20"/>
        </w:rPr>
        <w:t>. K</w:t>
      </w:r>
      <w:r w:rsidRPr="007D0E71">
        <w:rPr>
          <w:sz w:val="20"/>
        </w:rPr>
        <w:t>ann Ihr Unternehmen die Folgenden Kennzahlen unter Berücksichtigung der gegebenen Rahmenbedingungen erfüllen?</w:t>
      </w:r>
    </w:p>
    <w:p w14:paraId="25BC2B74" w14:textId="77777777" w:rsidR="003F3B52" w:rsidRPr="007D0E71" w:rsidRDefault="003F3B52" w:rsidP="002503C9">
      <w:pPr>
        <w:pStyle w:val="Listenabsatz"/>
        <w:ind w:left="1701"/>
        <w:rPr>
          <w:sz w:val="20"/>
        </w:rPr>
      </w:pP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Pr>
          <w:sz w:val="20"/>
        </w:rPr>
        <w:t xml:space="preserve"> Ja </w:t>
      </w:r>
      <w:r w:rsidRPr="007D0E71">
        <w:rPr>
          <w:sz w:val="20"/>
        </w:rPr>
        <w:fldChar w:fldCharType="begin">
          <w:ffData>
            <w:name w:val="Kontrollkästchen2"/>
            <w:enabled/>
            <w:calcOnExit w:val="0"/>
            <w:checkBox>
              <w:sizeAuto/>
              <w:default w:val="0"/>
            </w:checkBox>
          </w:ffData>
        </w:fldChar>
      </w:r>
      <w:r w:rsidRPr="007D0E71">
        <w:rPr>
          <w:sz w:val="20"/>
        </w:rPr>
        <w:instrText xml:space="preserve"> FORMCHECKBOX </w:instrText>
      </w:r>
      <w:r w:rsidR="00496092">
        <w:rPr>
          <w:sz w:val="20"/>
        </w:rPr>
      </w:r>
      <w:r w:rsidR="00496092">
        <w:rPr>
          <w:sz w:val="20"/>
        </w:rPr>
        <w:fldChar w:fldCharType="separate"/>
      </w:r>
      <w:r w:rsidRPr="007D0E71">
        <w:rPr>
          <w:sz w:val="20"/>
        </w:rPr>
        <w:fldChar w:fldCharType="end"/>
      </w:r>
      <w:r w:rsidRPr="007D0E71">
        <w:rPr>
          <w:sz w:val="20"/>
        </w:rPr>
        <w:t xml:space="preserve"> Nein</w:t>
      </w:r>
    </w:p>
    <w:p w14:paraId="3EDBC686" w14:textId="77777777" w:rsidR="003F3B52" w:rsidRPr="007D0E71" w:rsidRDefault="003F3B52" w:rsidP="003F3B52">
      <w:pPr>
        <w:pStyle w:val="Listenabsatz"/>
        <w:ind w:left="785"/>
        <w:rPr>
          <w:sz w:val="20"/>
        </w:rPr>
      </w:pPr>
    </w:p>
    <w:p w14:paraId="703CB045" w14:textId="77777777" w:rsidR="00CD1EBF" w:rsidRPr="007D0E71" w:rsidRDefault="00CD1EBF" w:rsidP="00CD1EBF">
      <w:pPr>
        <w:pStyle w:val="Textkrper"/>
        <w:numPr>
          <w:ilvl w:val="0"/>
          <w:numId w:val="9"/>
        </w:numPr>
        <w:rPr>
          <w:sz w:val="20"/>
        </w:rPr>
      </w:pPr>
      <w:r w:rsidRPr="007D0E71">
        <w:rPr>
          <w:sz w:val="20"/>
        </w:rPr>
        <w:t>Kennzahlen:</w:t>
      </w:r>
    </w:p>
    <w:p w14:paraId="63432D57" w14:textId="1403179E" w:rsidR="00CD1EBF" w:rsidRPr="00CD1EBF" w:rsidRDefault="00CD1EBF" w:rsidP="00CD1EBF">
      <w:pPr>
        <w:pStyle w:val="Listenabsatz"/>
        <w:numPr>
          <w:ilvl w:val="1"/>
          <w:numId w:val="8"/>
        </w:numPr>
        <w:rPr>
          <w:sz w:val="20"/>
          <w:lang w:val="en-US"/>
        </w:rPr>
      </w:pPr>
      <w:r w:rsidRPr="00CD1EBF">
        <w:rPr>
          <w:sz w:val="20"/>
          <w:lang w:val="en-US"/>
        </w:rPr>
        <w:t>Zuverlässigkeit</w:t>
      </w:r>
      <w:r w:rsidR="00FC7EB6">
        <w:rPr>
          <w:sz w:val="20"/>
          <w:lang w:val="en-US"/>
        </w:rPr>
        <w:t>:</w:t>
      </w:r>
      <w:r w:rsidRPr="00CD1EBF">
        <w:rPr>
          <w:sz w:val="20"/>
          <w:lang w:val="en-US"/>
        </w:rPr>
        <w:t xml:space="preserve"> Mean Time to Failure (MTTF)</w:t>
      </w:r>
    </w:p>
    <w:p w14:paraId="232F6090" w14:textId="7ADB41FD" w:rsidR="00CD1EBF" w:rsidRPr="007D0E71" w:rsidRDefault="00CD1EBF" w:rsidP="00CD1EBF">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MTTF ≥ 1</w:t>
      </w:r>
      <w:r>
        <w:rPr>
          <w:sz w:val="20"/>
        </w:rPr>
        <w:t xml:space="preserve"> 0</w:t>
      </w:r>
      <w:r w:rsidRPr="007D0E71">
        <w:rPr>
          <w:sz w:val="20"/>
        </w:rPr>
        <w:t>00 000 h</w:t>
      </w:r>
    </w:p>
    <w:p w14:paraId="6B9834C0" w14:textId="77777777" w:rsidR="00CD1EBF" w:rsidRPr="007D0E71" w:rsidRDefault="00CD1EBF" w:rsidP="00CD1EBF">
      <w:pPr>
        <w:pStyle w:val="Listenabsatz"/>
        <w:numPr>
          <w:ilvl w:val="2"/>
          <w:numId w:val="8"/>
        </w:numPr>
        <w:rPr>
          <w:sz w:val="20"/>
        </w:rPr>
      </w:pPr>
      <w:r w:rsidRPr="007D0E71">
        <w:rPr>
          <w:sz w:val="20"/>
        </w:rPr>
        <w:t xml:space="preserve">Fehler: </w:t>
      </w:r>
      <w:r w:rsidRPr="007D0E71">
        <w:rPr>
          <w:sz w:val="20"/>
        </w:rPr>
        <w:tab/>
      </w:r>
      <w:r w:rsidRPr="007D0E71">
        <w:rPr>
          <w:sz w:val="20"/>
        </w:rPr>
        <w:tab/>
        <w:t>MTTF ≥ 8 000h</w:t>
      </w:r>
    </w:p>
    <w:p w14:paraId="492C8BAE" w14:textId="77777777" w:rsidR="00CD1EBF" w:rsidRPr="007D0E71" w:rsidRDefault="00CD1EBF" w:rsidP="00CD1EBF">
      <w:pPr>
        <w:pStyle w:val="Listenabsatz"/>
        <w:ind w:left="2160"/>
        <w:rPr>
          <w:sz w:val="20"/>
        </w:rPr>
      </w:pPr>
    </w:p>
    <w:p w14:paraId="4CF77BA2" w14:textId="780E4237" w:rsidR="00CD1EBF" w:rsidRPr="0058755D" w:rsidRDefault="00CD1EBF" w:rsidP="00CD1EBF">
      <w:pPr>
        <w:pStyle w:val="Listenabsatz"/>
        <w:numPr>
          <w:ilvl w:val="1"/>
          <w:numId w:val="8"/>
        </w:numPr>
        <w:rPr>
          <w:sz w:val="20"/>
        </w:rPr>
      </w:pPr>
      <w:r w:rsidRPr="0058755D">
        <w:rPr>
          <w:sz w:val="20"/>
        </w:rPr>
        <w:t>Instandhaltbarkeit</w:t>
      </w:r>
      <w:r w:rsidR="00FC7EB6">
        <w:rPr>
          <w:sz w:val="20"/>
        </w:rPr>
        <w:t>:</w:t>
      </w:r>
      <w:r w:rsidRPr="0058755D">
        <w:rPr>
          <w:sz w:val="20"/>
        </w:rPr>
        <w:t xml:space="preserve"> Entstördauer (ESD)</w:t>
      </w:r>
    </w:p>
    <w:p w14:paraId="4D4EE57F" w14:textId="77777777" w:rsidR="00CD1EBF" w:rsidRPr="007D0E71" w:rsidRDefault="00CD1EBF" w:rsidP="00CD1EBF">
      <w:pPr>
        <w:pStyle w:val="Listenabsatz"/>
        <w:numPr>
          <w:ilvl w:val="2"/>
          <w:numId w:val="8"/>
        </w:numPr>
        <w:rPr>
          <w:sz w:val="20"/>
        </w:rPr>
      </w:pPr>
      <w:r w:rsidRPr="007D0E71">
        <w:rPr>
          <w:sz w:val="20"/>
        </w:rPr>
        <w:t xml:space="preserve">Störung: </w:t>
      </w:r>
      <w:r w:rsidRPr="007D0E71">
        <w:rPr>
          <w:sz w:val="20"/>
        </w:rPr>
        <w:tab/>
      </w:r>
      <w:r>
        <w:rPr>
          <w:sz w:val="20"/>
        </w:rPr>
        <w:tab/>
      </w:r>
      <w:r w:rsidRPr="007D0E71">
        <w:rPr>
          <w:sz w:val="20"/>
        </w:rPr>
        <w:t>ESD ≤ 0,5 h</w:t>
      </w:r>
    </w:p>
    <w:p w14:paraId="66C70556" w14:textId="77777777" w:rsidR="00CD1EBF" w:rsidRPr="007D0E71" w:rsidRDefault="00CD1EBF" w:rsidP="00CD1EBF">
      <w:pPr>
        <w:pStyle w:val="Listenabsatz"/>
        <w:numPr>
          <w:ilvl w:val="2"/>
          <w:numId w:val="8"/>
        </w:numPr>
        <w:rPr>
          <w:sz w:val="20"/>
        </w:rPr>
      </w:pPr>
      <w:r w:rsidRPr="007D0E71">
        <w:rPr>
          <w:sz w:val="20"/>
        </w:rPr>
        <w:t xml:space="preserve">Fehler: </w:t>
      </w:r>
      <w:r w:rsidRPr="007D0E71">
        <w:rPr>
          <w:sz w:val="20"/>
        </w:rPr>
        <w:tab/>
      </w:r>
      <w:r w:rsidRPr="007D0E71">
        <w:rPr>
          <w:sz w:val="20"/>
        </w:rPr>
        <w:tab/>
        <w:t>ESD ≤ 1h</w:t>
      </w:r>
    </w:p>
    <w:p w14:paraId="7C24AA07" w14:textId="77777777" w:rsidR="00CD1EBF" w:rsidRPr="007D0E71" w:rsidRDefault="00CD1EBF" w:rsidP="00CD1EBF">
      <w:pPr>
        <w:pStyle w:val="Listenabsatz"/>
        <w:ind w:left="2160"/>
        <w:rPr>
          <w:sz w:val="20"/>
        </w:rPr>
      </w:pPr>
    </w:p>
    <w:p w14:paraId="259BBD10" w14:textId="77777777" w:rsidR="00CD1EBF" w:rsidRPr="007D0E71" w:rsidRDefault="00CD1EBF" w:rsidP="00CD1EBF">
      <w:pPr>
        <w:pStyle w:val="Listenabsatz"/>
        <w:numPr>
          <w:ilvl w:val="1"/>
          <w:numId w:val="8"/>
        </w:numPr>
        <w:rPr>
          <w:sz w:val="20"/>
        </w:rPr>
      </w:pPr>
      <w:r w:rsidRPr="007D0E71">
        <w:rPr>
          <w:sz w:val="20"/>
        </w:rPr>
        <w:t>Verfügbarkeit</w:t>
      </w:r>
    </w:p>
    <w:p w14:paraId="62B0E5A7" w14:textId="08C68D8A" w:rsidR="00CD1EBF" w:rsidRPr="007D0E71" w:rsidRDefault="00CD1EBF" w:rsidP="00CD1EBF">
      <w:pPr>
        <w:pStyle w:val="Listenabsatz"/>
        <w:numPr>
          <w:ilvl w:val="2"/>
          <w:numId w:val="8"/>
        </w:numPr>
        <w:rPr>
          <w:sz w:val="20"/>
        </w:rPr>
      </w:pPr>
      <w:r w:rsidRPr="007D0E71">
        <w:rPr>
          <w:sz w:val="20"/>
        </w:rPr>
        <w:t xml:space="preserve">Störung: </w:t>
      </w:r>
      <w:r w:rsidRPr="007D0E71">
        <w:rPr>
          <w:sz w:val="20"/>
        </w:rPr>
        <w:tab/>
      </w:r>
      <w:r>
        <w:rPr>
          <w:sz w:val="20"/>
        </w:rPr>
        <w:tab/>
        <w:t>99,9998</w:t>
      </w:r>
      <w:r w:rsidRPr="007D0E71">
        <w:rPr>
          <w:sz w:val="20"/>
        </w:rPr>
        <w:t>%</w:t>
      </w:r>
    </w:p>
    <w:p w14:paraId="37672584" w14:textId="77777777" w:rsidR="00CD1EBF" w:rsidRDefault="00CD1EBF" w:rsidP="00CD1EBF">
      <w:pPr>
        <w:pStyle w:val="Listenabsatz"/>
        <w:numPr>
          <w:ilvl w:val="2"/>
          <w:numId w:val="8"/>
        </w:numPr>
        <w:rPr>
          <w:sz w:val="20"/>
        </w:rPr>
      </w:pPr>
      <w:r w:rsidRPr="007D0E71">
        <w:rPr>
          <w:sz w:val="20"/>
        </w:rPr>
        <w:t xml:space="preserve">Fehler: </w:t>
      </w:r>
      <w:r w:rsidRPr="007D0E71">
        <w:rPr>
          <w:sz w:val="20"/>
        </w:rPr>
        <w:tab/>
      </w:r>
      <w:r w:rsidRPr="007D0E71">
        <w:rPr>
          <w:sz w:val="20"/>
        </w:rPr>
        <w:tab/>
        <w:t>99,69%</w:t>
      </w:r>
    </w:p>
    <w:p w14:paraId="683BBBDF" w14:textId="77777777" w:rsidR="003F3B52" w:rsidRPr="00283A18" w:rsidRDefault="003F3B52" w:rsidP="003F3B52">
      <w:pPr>
        <w:rPr>
          <w:sz w:val="20"/>
        </w:rPr>
      </w:pPr>
    </w:p>
    <w:p w14:paraId="56A3441C" w14:textId="77777777" w:rsidR="003F3B52" w:rsidRPr="004A428D" w:rsidRDefault="003F3B52" w:rsidP="003F3B52">
      <w:pPr>
        <w:pStyle w:val="berschrift3"/>
      </w:pPr>
      <w:bookmarkStart w:id="310" w:name="_Toc520724383"/>
      <w:r>
        <w:t>E</w:t>
      </w:r>
      <w:r w:rsidRPr="00CE0E1F">
        <w:t>rsatzteil</w:t>
      </w:r>
      <w:r>
        <w:t>konzept</w:t>
      </w:r>
      <w:bookmarkEnd w:id="310"/>
    </w:p>
    <w:p w14:paraId="5078C7CE" w14:textId="12B548CF" w:rsidR="003F3B52" w:rsidRPr="004A1446" w:rsidRDefault="003F3B52" w:rsidP="003F3B52">
      <w:pPr>
        <w:pStyle w:val="berschrift4"/>
        <w:rPr>
          <w:sz w:val="22"/>
        </w:rPr>
      </w:pPr>
      <w:r w:rsidRPr="008D7F28">
        <w:t xml:space="preserve">Zu </w:t>
      </w:r>
      <w:r w:rsidRPr="004A1446">
        <w:t>welchen</w:t>
      </w:r>
      <w:r w:rsidRPr="008D7F28">
        <w:t xml:space="preserve"> garantierten Mindestzeiträumen (</w:t>
      </w:r>
      <w:r>
        <w:t>nach</w:t>
      </w:r>
      <w:r w:rsidRPr="008D7F28">
        <w:t xml:space="preserve"> Ablauf der Sachmängelhaftung)</w:t>
      </w:r>
      <w:r>
        <w:t xml:space="preserve"> </w:t>
      </w:r>
      <w:r w:rsidRPr="004A1446">
        <w:t>für Ersatzteillieferungen verpf</w:t>
      </w:r>
      <w:r w:rsidR="00FC7EB6">
        <w:t>lichten Sie sich in der Regel?</w:t>
      </w:r>
    </w:p>
    <w:p w14:paraId="4495F750" w14:textId="77777777" w:rsidR="003F3B52" w:rsidRPr="00897F56" w:rsidRDefault="003F3B52" w:rsidP="002503C9">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483D8ADC" w14:textId="77777777" w:rsidR="003F3B52" w:rsidRDefault="003F3B52"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7C04E8BE" w14:textId="77777777" w:rsidR="003F3B52" w:rsidRPr="00897F56" w:rsidRDefault="003F3B52"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6361C485" w14:textId="77777777" w:rsidR="003F3B52" w:rsidRPr="004A428D" w:rsidRDefault="003F3B52"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38BD1A21" w14:textId="77777777" w:rsidR="003F3B52" w:rsidRDefault="003F3B52" w:rsidP="003F3B52">
      <w:pPr>
        <w:pStyle w:val="berschrift4"/>
      </w:pPr>
      <w:r>
        <w:t>Haben Sie bereits ein</w:t>
      </w:r>
      <w:r w:rsidRPr="00CE0E1F">
        <w:t xml:space="preserve"> Ersatzteilversorgungskonzept</w:t>
      </w:r>
      <w:r>
        <w:t>?</w:t>
      </w:r>
    </w:p>
    <w:p w14:paraId="49A02879" w14:textId="77777777" w:rsidR="003F3B52" w:rsidRDefault="003F3B52"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Nein</w:t>
      </w:r>
    </w:p>
    <w:p w14:paraId="203D848C" w14:textId="77777777" w:rsidR="003F3B52" w:rsidRPr="00A14C41" w:rsidRDefault="003F3B52" w:rsidP="002503C9">
      <w:pPr>
        <w:pStyle w:val="Listenabsatz"/>
        <w:ind w:left="1701"/>
        <w:rPr>
          <w:sz w:val="20"/>
        </w:rPr>
      </w:pPr>
      <w:r w:rsidRPr="00A14C41">
        <w:rPr>
          <w:sz w:val="20"/>
        </w:rPr>
        <w:t>Wenn Ja, erläutern Sie Ihr Ersatzteilversorgungskonzept in Kurzform</w:t>
      </w:r>
    </w:p>
    <w:p w14:paraId="7312B97C" w14:textId="77777777" w:rsidR="003F3B52" w:rsidRDefault="003F3B52" w:rsidP="002503C9">
      <w:pPr>
        <w:ind w:left="1701"/>
        <w:rPr>
          <w:color w:val="0D0D0D" w:themeColor="text1" w:themeTint="F2"/>
          <w:sz w:val="20"/>
        </w:rPr>
      </w:pPr>
      <w:r w:rsidRPr="00CE0E1F">
        <w:rPr>
          <w:rFonts w:cs="Arial"/>
          <w:color w:val="0D0D0D" w:themeColor="text1" w:themeTint="F2"/>
          <w:sz w:val="20"/>
        </w:rPr>
        <w:fldChar w:fldCharType="begin">
          <w:ffData>
            <w:name w:val="Text2"/>
            <w:enabled/>
            <w:calcOnExit w:val="0"/>
            <w:textInput/>
          </w:ffData>
        </w:fldChar>
      </w:r>
      <w:r w:rsidRPr="00CE0E1F">
        <w:rPr>
          <w:rFonts w:cs="Arial"/>
          <w:color w:val="0D0D0D" w:themeColor="text1" w:themeTint="F2"/>
          <w:sz w:val="20"/>
        </w:rPr>
        <w:instrText xml:space="preserve"> FORMTEXT </w:instrText>
      </w:r>
      <w:r w:rsidRPr="00CE0E1F">
        <w:rPr>
          <w:rFonts w:cs="Arial"/>
          <w:color w:val="0D0D0D" w:themeColor="text1" w:themeTint="F2"/>
          <w:sz w:val="20"/>
        </w:rPr>
      </w:r>
      <w:r w:rsidRPr="00CE0E1F">
        <w:rPr>
          <w:rFonts w:cs="Arial"/>
          <w:color w:val="0D0D0D" w:themeColor="text1" w:themeTint="F2"/>
          <w:sz w:val="20"/>
        </w:rPr>
        <w:fldChar w:fldCharType="separate"/>
      </w:r>
      <w:r w:rsidRPr="00CE0E1F">
        <w:rPr>
          <w:noProof/>
        </w:rPr>
        <w:t> </w:t>
      </w:r>
      <w:r w:rsidRPr="00CE0E1F">
        <w:rPr>
          <w:noProof/>
        </w:rPr>
        <w:t> </w:t>
      </w:r>
      <w:r w:rsidRPr="00CE0E1F">
        <w:rPr>
          <w:noProof/>
        </w:rPr>
        <w:t> </w:t>
      </w:r>
      <w:r w:rsidRPr="00CE0E1F">
        <w:rPr>
          <w:noProof/>
        </w:rPr>
        <w:t> </w:t>
      </w:r>
      <w:r w:rsidRPr="00CE0E1F">
        <w:rPr>
          <w:noProof/>
        </w:rPr>
        <w:t> </w:t>
      </w:r>
      <w:r w:rsidRPr="00CE0E1F">
        <w:rPr>
          <w:rFonts w:cs="Arial"/>
          <w:color w:val="0D0D0D" w:themeColor="text1" w:themeTint="F2"/>
          <w:sz w:val="20"/>
        </w:rPr>
        <w:fldChar w:fldCharType="end"/>
      </w:r>
    </w:p>
    <w:p w14:paraId="3062C6F4" w14:textId="77777777" w:rsidR="003F3B52" w:rsidRPr="00DB593B" w:rsidRDefault="003F3B52" w:rsidP="003F3B52">
      <w:pPr>
        <w:ind w:left="850" w:firstLine="425"/>
        <w:rPr>
          <w:color w:val="0D0D0D" w:themeColor="text1" w:themeTint="F2"/>
          <w:sz w:val="20"/>
        </w:rPr>
      </w:pPr>
    </w:p>
    <w:p w14:paraId="587750B0" w14:textId="77777777" w:rsidR="003F3B52" w:rsidRDefault="003F3B52" w:rsidP="003F3B52">
      <w:pPr>
        <w:pStyle w:val="berschrift4"/>
      </w:pPr>
      <w:r>
        <w:t>S</w:t>
      </w:r>
      <w:r w:rsidRPr="00897F56">
        <w:t xml:space="preserve">tellen Sie sicher, dass die Ersatzteile oder Nachfolge-Ersatzteile, die ohne eine Anpassung der Anlage einsetzbar sein müssen, über die gesamte Nutzungsdauer lieferbar </w:t>
      </w:r>
      <w:r>
        <w:t>sind</w:t>
      </w:r>
      <w:r w:rsidRPr="00897F56">
        <w:t xml:space="preserve">? </w:t>
      </w:r>
    </w:p>
    <w:p w14:paraId="745F45CD" w14:textId="77777777" w:rsidR="003F3B52" w:rsidRDefault="003F3B52"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Nein</w:t>
      </w:r>
    </w:p>
    <w:p w14:paraId="0605CFD3" w14:textId="77777777" w:rsidR="003F3B52" w:rsidRPr="00A11429" w:rsidRDefault="003F3B52" w:rsidP="002503C9">
      <w:pPr>
        <w:pStyle w:val="Listenabsatz"/>
        <w:ind w:left="1701"/>
        <w:rPr>
          <w:sz w:val="20"/>
        </w:rPr>
      </w:pPr>
      <w:r w:rsidRPr="00A14C41">
        <w:rPr>
          <w:sz w:val="20"/>
        </w:rPr>
        <w:t xml:space="preserve">Wenn Ja, erläutern Sie </w:t>
      </w:r>
      <w:r>
        <w:rPr>
          <w:sz w:val="20"/>
        </w:rPr>
        <w:t xml:space="preserve">dies </w:t>
      </w:r>
      <w:r w:rsidRPr="00A14C41">
        <w:rPr>
          <w:sz w:val="20"/>
        </w:rPr>
        <w:t>in Kurzform</w:t>
      </w:r>
    </w:p>
    <w:p w14:paraId="280278FE" w14:textId="77777777" w:rsidR="003F3B52" w:rsidRDefault="003F3B52" w:rsidP="002503C9">
      <w:pPr>
        <w:ind w:left="1701"/>
        <w:rPr>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p w14:paraId="01E8699D" w14:textId="77777777" w:rsidR="003F3B52" w:rsidRPr="004A428D" w:rsidRDefault="003F3B52" w:rsidP="003F3B52">
      <w:pPr>
        <w:pStyle w:val="berschrift3"/>
        <w:rPr>
          <w:b w:val="0"/>
        </w:rPr>
      </w:pPr>
      <w:bookmarkStart w:id="311" w:name="_Toc520724384"/>
      <w:r w:rsidRPr="00CE0E1F">
        <w:t>Instandhaltung</w:t>
      </w:r>
      <w:r>
        <w:t xml:space="preserve"> und Level 2 Support</w:t>
      </w:r>
      <w:bookmarkEnd w:id="311"/>
    </w:p>
    <w:p w14:paraId="4C286E7F" w14:textId="77777777" w:rsidR="003F3B52" w:rsidRPr="004A1446" w:rsidRDefault="003F3B52" w:rsidP="003F3B52">
      <w:pPr>
        <w:pStyle w:val="berschrift4"/>
      </w:pPr>
      <w:r w:rsidRPr="004A1446">
        <w:t>Verfolgen Sie ein Schulungskonzept für die Instandhalter ihrer Kunden?</w:t>
      </w:r>
    </w:p>
    <w:p w14:paraId="4623DC66" w14:textId="77777777" w:rsidR="003F3B52" w:rsidRPr="004A1446" w:rsidRDefault="003F3B52"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Pr>
          <w:sz w:val="20"/>
        </w:rPr>
        <w:t xml:space="preserve"> Nein</w:t>
      </w:r>
    </w:p>
    <w:p w14:paraId="68CB12DD" w14:textId="77777777" w:rsidR="003F3B52" w:rsidRPr="004A1446" w:rsidRDefault="003F3B52" w:rsidP="002503C9">
      <w:pPr>
        <w:pStyle w:val="Listenabsatz"/>
        <w:ind w:left="1701"/>
        <w:rPr>
          <w:sz w:val="20"/>
        </w:rPr>
      </w:pPr>
    </w:p>
    <w:p w14:paraId="519F9202" w14:textId="3AC96970" w:rsidR="003F3B52" w:rsidRPr="004A1446" w:rsidRDefault="00FC7EB6" w:rsidP="002503C9">
      <w:pPr>
        <w:pStyle w:val="Listenabsatz"/>
        <w:ind w:left="1701"/>
        <w:rPr>
          <w:sz w:val="20"/>
        </w:rPr>
      </w:pPr>
      <w:r>
        <w:rPr>
          <w:sz w:val="20"/>
        </w:rPr>
        <w:t>Wenn nein, sind Sie bereit ein Konzept</w:t>
      </w:r>
      <w:r w:rsidR="003F3B52" w:rsidRPr="004A1446">
        <w:rPr>
          <w:sz w:val="20"/>
        </w:rPr>
        <w:t xml:space="preserve"> zu entwickeln? (KO-Kriterium)</w:t>
      </w:r>
    </w:p>
    <w:p w14:paraId="71B13BE1" w14:textId="77777777" w:rsidR="003F3B52" w:rsidRPr="004A1446" w:rsidRDefault="003F3B52" w:rsidP="002503C9">
      <w:pPr>
        <w:pStyle w:val="Listenabsatz"/>
        <w:ind w:left="1701"/>
        <w:rPr>
          <w:sz w:val="20"/>
        </w:rPr>
      </w:pP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Ja </w:t>
      </w:r>
      <w:r w:rsidRPr="004A1446">
        <w:rPr>
          <w:sz w:val="20"/>
        </w:rPr>
        <w:fldChar w:fldCharType="begin">
          <w:ffData>
            <w:name w:val="Kontrollkästchen2"/>
            <w:enabled/>
            <w:calcOnExit w:val="0"/>
            <w:checkBox>
              <w:sizeAuto/>
              <w:default w:val="0"/>
            </w:checkBox>
          </w:ffData>
        </w:fldChar>
      </w:r>
      <w:r w:rsidRPr="004A1446">
        <w:rPr>
          <w:sz w:val="20"/>
        </w:rPr>
        <w:instrText xml:space="preserve"> FORMCHECKBOX </w:instrText>
      </w:r>
      <w:r w:rsidR="00496092">
        <w:rPr>
          <w:sz w:val="20"/>
        </w:rPr>
      </w:r>
      <w:r w:rsidR="00496092">
        <w:rPr>
          <w:sz w:val="20"/>
        </w:rPr>
        <w:fldChar w:fldCharType="separate"/>
      </w:r>
      <w:r w:rsidRPr="004A1446">
        <w:rPr>
          <w:sz w:val="20"/>
        </w:rPr>
        <w:fldChar w:fldCharType="end"/>
      </w:r>
      <w:r w:rsidRPr="004A1446">
        <w:rPr>
          <w:sz w:val="20"/>
        </w:rPr>
        <w:t xml:space="preserve"> Nein</w:t>
      </w:r>
    </w:p>
    <w:p w14:paraId="375308D2" w14:textId="77777777" w:rsidR="003F3B52" w:rsidRPr="004A1446" w:rsidRDefault="003F3B52" w:rsidP="003F3B52">
      <w:pPr>
        <w:ind w:left="950" w:firstLine="325"/>
        <w:rPr>
          <w:color w:val="0D0D0D" w:themeColor="text1" w:themeTint="F2"/>
          <w:sz w:val="20"/>
        </w:rPr>
      </w:pPr>
    </w:p>
    <w:p w14:paraId="0786314A" w14:textId="77777777" w:rsidR="003F3B52" w:rsidRPr="004A1446" w:rsidRDefault="003F3B52" w:rsidP="003F3B52">
      <w:pPr>
        <w:pStyle w:val="berschrift4"/>
      </w:pPr>
      <w:r w:rsidRPr="004A1446">
        <w:t xml:space="preserve">Welche Mindestlaufzeiten für Instandhaltungsbetreuung (Level 2 Support) sehen Sie vor? </w:t>
      </w:r>
    </w:p>
    <w:p w14:paraId="421DA4EC" w14:textId="77777777" w:rsidR="003F3B52" w:rsidRPr="00897F56" w:rsidRDefault="003F3B52" w:rsidP="002503C9">
      <w:pPr>
        <w:pStyle w:val="Kopfzeile"/>
        <w:tabs>
          <w:tab w:val="clear" w:pos="4536"/>
          <w:tab w:val="clear" w:pos="9072"/>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Mehr als 20 Jahre</w:t>
      </w:r>
    </w:p>
    <w:p w14:paraId="064CBEB1" w14:textId="77777777" w:rsidR="003F3B52" w:rsidRDefault="003F3B52"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20 bis 10 Jahre</w:t>
      </w:r>
    </w:p>
    <w:p w14:paraId="493C2E51" w14:textId="77777777" w:rsidR="003F3B52" w:rsidRPr="00897F56" w:rsidRDefault="003F3B52"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10 bis 5 Jahre</w:t>
      </w:r>
    </w:p>
    <w:p w14:paraId="33D0A302" w14:textId="0B50EA22" w:rsidR="001A6057" w:rsidRPr="00C01F32" w:rsidRDefault="003F3B52" w:rsidP="002503C9">
      <w:pPr>
        <w:pStyle w:val="Kopfzeile"/>
        <w:tabs>
          <w:tab w:val="clear" w:pos="4536"/>
          <w:tab w:val="clear" w:pos="9072"/>
          <w:tab w:val="left" w:pos="709"/>
          <w:tab w:val="left" w:pos="7938"/>
        </w:tabs>
        <w:spacing w:line="240" w:lineRule="atLeast"/>
        <w:ind w:left="1701"/>
        <w:rPr>
          <w:sz w:val="20"/>
        </w:rPr>
      </w:pPr>
      <w:r w:rsidRPr="00897F56">
        <w:rPr>
          <w:b/>
          <w:sz w:val="20"/>
        </w:rPr>
        <w:fldChar w:fldCharType="begin">
          <w:ffData>
            <w:name w:val="Kontrollkästchen2"/>
            <w:enabled/>
            <w:calcOnExit w:val="0"/>
            <w:checkBox>
              <w:sizeAuto/>
              <w:default w:val="0"/>
            </w:checkBox>
          </w:ffData>
        </w:fldChar>
      </w:r>
      <w:r w:rsidRPr="00897F56">
        <w:rPr>
          <w:b/>
          <w:sz w:val="20"/>
        </w:rPr>
        <w:instrText xml:space="preserve"> FORMCHECKBOX </w:instrText>
      </w:r>
      <w:r w:rsidR="00496092">
        <w:rPr>
          <w:b/>
          <w:sz w:val="20"/>
        </w:rPr>
      </w:r>
      <w:r w:rsidR="00496092">
        <w:rPr>
          <w:b/>
          <w:sz w:val="20"/>
        </w:rPr>
        <w:fldChar w:fldCharType="separate"/>
      </w:r>
      <w:r w:rsidRPr="00897F56">
        <w:rPr>
          <w:b/>
          <w:sz w:val="20"/>
        </w:rPr>
        <w:fldChar w:fldCharType="end"/>
      </w:r>
      <w:r w:rsidRPr="00897F56">
        <w:rPr>
          <w:b/>
          <w:sz w:val="20"/>
        </w:rPr>
        <w:t xml:space="preserve"> </w:t>
      </w:r>
      <w:r>
        <w:rPr>
          <w:sz w:val="20"/>
        </w:rPr>
        <w:t>weniger als 5 Jahre (KO Kriterium</w:t>
      </w:r>
      <w:r w:rsidRPr="00897F56">
        <w:rPr>
          <w:sz w:val="20"/>
        </w:rPr>
        <w:t>)</w:t>
      </w:r>
    </w:p>
    <w:p w14:paraId="660A479C" w14:textId="77777777" w:rsidR="001A6057" w:rsidRPr="00C01F32" w:rsidRDefault="00283A18" w:rsidP="00092041">
      <w:pPr>
        <w:rPr>
          <w:sz w:val="20"/>
        </w:rPr>
      </w:pPr>
      <w:r>
        <w:rPr>
          <w:sz w:val="20"/>
        </w:rPr>
        <w:br w:type="page"/>
      </w:r>
    </w:p>
    <w:p w14:paraId="336A1B3E" w14:textId="5023D0BD" w:rsidR="001A6057" w:rsidRDefault="00763A20" w:rsidP="006F5F58">
      <w:pPr>
        <w:pStyle w:val="berschrift2"/>
      </w:pPr>
      <w:bookmarkStart w:id="312" w:name="_Toc520724385"/>
      <w:r w:rsidRPr="00D61A52">
        <w:rPr>
          <w:sz w:val="20"/>
        </w:rPr>
        <w:lastRenderedPageBreak/>
        <w:t>Modul</w:t>
      </w:r>
      <w:r w:rsidR="001A6057" w:rsidRPr="00C01F32">
        <w:t xml:space="preserve"> SI: Systemintegration</w:t>
      </w:r>
      <w:bookmarkEnd w:id="312"/>
    </w:p>
    <w:p w14:paraId="08A3DEC3" w14:textId="0AB4C352" w:rsidR="00307C45" w:rsidRPr="00307C45" w:rsidRDefault="00307C45" w:rsidP="00A35D71">
      <w:pPr>
        <w:pStyle w:val="Textkrper"/>
        <w:ind w:left="425"/>
      </w:pPr>
      <w:r>
        <w:t xml:space="preserve">Das </w:t>
      </w:r>
      <w:r w:rsidR="00763A20" w:rsidRPr="00D61A52">
        <w:rPr>
          <w:sz w:val="20"/>
        </w:rPr>
        <w:t>Modul</w:t>
      </w:r>
      <w:r>
        <w:t xml:space="preserve"> SI beinhaltet alle </w:t>
      </w:r>
      <w:r w:rsidR="00763A20">
        <w:t>Aktivitäten,</w:t>
      </w:r>
      <w:r>
        <w:t xml:space="preserve"> welche zur vollständigen Systemintegration eines </w:t>
      </w:r>
      <w:r w:rsidR="0046616B">
        <w:t>Regelbetriebsfähigen</w:t>
      </w:r>
      <w:r>
        <w:t xml:space="preserve"> DSTW notwendig sind. Aufbauend auf den von den </w:t>
      </w:r>
      <w:r w:rsidR="00763A20" w:rsidRPr="00D61A52">
        <w:rPr>
          <w:sz w:val="20"/>
        </w:rPr>
        <w:t>Modul</w:t>
      </w:r>
      <w:r>
        <w:t xml:space="preserve">lieferanten durchgeführten Modultests erfordert es somit die Integration aller </w:t>
      </w:r>
      <w:r w:rsidR="00A35D71" w:rsidRPr="00D61A52">
        <w:rPr>
          <w:sz w:val="20"/>
        </w:rPr>
        <w:t>Modul</w:t>
      </w:r>
      <w:r>
        <w:t xml:space="preserve">e, inklusive Systemintegrationstests (Schnittstellentests, Rückwirkungstests), der Systemtests (funktional und nicht-funktional) und der baulichen Systemintegration </w:t>
      </w:r>
    </w:p>
    <w:p w14:paraId="11A58C06" w14:textId="3653429E" w:rsidR="002361B1" w:rsidRDefault="001A6057" w:rsidP="002361B1">
      <w:pPr>
        <w:pStyle w:val="berschrift3"/>
      </w:pPr>
      <w:bookmarkStart w:id="313" w:name="_Toc513535673"/>
      <w:bookmarkStart w:id="314" w:name="_Toc513536076"/>
      <w:bookmarkStart w:id="315" w:name="_Toc513552248"/>
      <w:bookmarkStart w:id="316" w:name="_Toc517681337"/>
      <w:bookmarkStart w:id="317" w:name="_Toc517681737"/>
      <w:bookmarkStart w:id="318" w:name="_Toc517783423"/>
      <w:bookmarkStart w:id="319" w:name="_Toc517797899"/>
      <w:bookmarkStart w:id="320" w:name="_Toc518646545"/>
      <w:bookmarkStart w:id="321" w:name="_Toc518662003"/>
      <w:bookmarkStart w:id="322" w:name="_Toc520724386"/>
      <w:r w:rsidRPr="00C01F32">
        <w:t>Referenzen</w:t>
      </w:r>
      <w:bookmarkEnd w:id="313"/>
      <w:bookmarkEnd w:id="314"/>
      <w:bookmarkEnd w:id="315"/>
      <w:bookmarkEnd w:id="316"/>
      <w:bookmarkEnd w:id="317"/>
      <w:bookmarkEnd w:id="318"/>
      <w:bookmarkEnd w:id="319"/>
      <w:bookmarkEnd w:id="320"/>
      <w:bookmarkEnd w:id="321"/>
      <w:bookmarkEnd w:id="322"/>
    </w:p>
    <w:tbl>
      <w:tblPr>
        <w:tblW w:w="9047"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3837"/>
        <w:gridCol w:w="2236"/>
      </w:tblGrid>
      <w:tr w:rsidR="002361B1" w:rsidRPr="00C47199" w14:paraId="0D97F1DB" w14:textId="77777777" w:rsidTr="00C65741">
        <w:tc>
          <w:tcPr>
            <w:tcW w:w="2974" w:type="dxa"/>
            <w:tcBorders>
              <w:top w:val="single" w:sz="4" w:space="0" w:color="auto"/>
              <w:left w:val="single" w:sz="4" w:space="0" w:color="auto"/>
              <w:bottom w:val="single" w:sz="4" w:space="0" w:color="auto"/>
              <w:right w:val="single" w:sz="4" w:space="0" w:color="auto"/>
            </w:tcBorders>
          </w:tcPr>
          <w:p w14:paraId="16F989F7" w14:textId="77777777" w:rsidR="002361B1" w:rsidRPr="004A1446" w:rsidRDefault="002361B1" w:rsidP="00082FCF">
            <w:pPr>
              <w:rPr>
                <w:sz w:val="20"/>
              </w:rPr>
            </w:pPr>
            <w:r>
              <w:rPr>
                <w:sz w:val="20"/>
              </w:rPr>
              <w:t>Thema</w:t>
            </w:r>
          </w:p>
        </w:tc>
        <w:tc>
          <w:tcPr>
            <w:tcW w:w="3837" w:type="dxa"/>
            <w:tcBorders>
              <w:top w:val="single" w:sz="4" w:space="0" w:color="auto"/>
              <w:left w:val="single" w:sz="4" w:space="0" w:color="auto"/>
              <w:bottom w:val="single" w:sz="4" w:space="0" w:color="auto"/>
              <w:right w:val="single" w:sz="4" w:space="0" w:color="auto"/>
            </w:tcBorders>
            <w:hideMark/>
          </w:tcPr>
          <w:p w14:paraId="7E2E7CA7" w14:textId="7CFF54FD" w:rsidR="002361B1" w:rsidRPr="004A1446" w:rsidRDefault="002E596C" w:rsidP="00082FCF">
            <w:pPr>
              <w:rPr>
                <w:sz w:val="20"/>
              </w:rPr>
            </w:pPr>
            <w:r>
              <w:rPr>
                <w:sz w:val="20"/>
              </w:rPr>
              <w:t xml:space="preserve">Name des </w:t>
            </w:r>
            <w:r w:rsidR="00DD3E93">
              <w:rPr>
                <w:sz w:val="20"/>
              </w:rPr>
              <w:t>Verfahrens/Projektes</w:t>
            </w:r>
          </w:p>
        </w:tc>
        <w:tc>
          <w:tcPr>
            <w:tcW w:w="2236" w:type="dxa"/>
            <w:tcBorders>
              <w:top w:val="single" w:sz="4" w:space="0" w:color="auto"/>
              <w:left w:val="single" w:sz="4" w:space="0" w:color="auto"/>
              <w:bottom w:val="single" w:sz="4" w:space="0" w:color="auto"/>
              <w:right w:val="single" w:sz="4" w:space="0" w:color="auto"/>
            </w:tcBorders>
            <w:hideMark/>
          </w:tcPr>
          <w:p w14:paraId="0438AED6" w14:textId="39E27637" w:rsidR="002361B1" w:rsidRPr="00C47199" w:rsidRDefault="0018288F" w:rsidP="00082FCF">
            <w:pPr>
              <w:rPr>
                <w:sz w:val="20"/>
              </w:rPr>
            </w:pPr>
            <w:r>
              <w:rPr>
                <w:sz w:val="20"/>
              </w:rPr>
              <w:t>Referenz vorhanden?</w:t>
            </w:r>
          </w:p>
        </w:tc>
      </w:tr>
      <w:tr w:rsidR="002361B1" w14:paraId="65F2C64A" w14:textId="77777777" w:rsidTr="00C65741">
        <w:tc>
          <w:tcPr>
            <w:tcW w:w="2974" w:type="dxa"/>
            <w:tcBorders>
              <w:top w:val="single" w:sz="4" w:space="0" w:color="auto"/>
              <w:left w:val="single" w:sz="4" w:space="0" w:color="auto"/>
              <w:bottom w:val="single" w:sz="4" w:space="0" w:color="auto"/>
              <w:right w:val="single" w:sz="4" w:space="0" w:color="auto"/>
            </w:tcBorders>
          </w:tcPr>
          <w:p w14:paraId="1926152F" w14:textId="77777777" w:rsidR="002361B1" w:rsidRPr="00BA7BE8" w:rsidRDefault="002361B1" w:rsidP="00082FCF">
            <w:pPr>
              <w:rPr>
                <w:sz w:val="20"/>
              </w:rPr>
            </w:pPr>
            <w:r>
              <w:rPr>
                <w:sz w:val="20"/>
              </w:rPr>
              <w:t>Abnahme eines Bauprojektes</w:t>
            </w:r>
          </w:p>
        </w:tc>
        <w:tc>
          <w:tcPr>
            <w:tcW w:w="3837" w:type="dxa"/>
            <w:tcBorders>
              <w:top w:val="single" w:sz="4" w:space="0" w:color="auto"/>
              <w:left w:val="single" w:sz="4" w:space="0" w:color="auto"/>
              <w:bottom w:val="single" w:sz="4" w:space="0" w:color="auto"/>
              <w:right w:val="single" w:sz="4" w:space="0" w:color="auto"/>
            </w:tcBorders>
            <w:vAlign w:val="center"/>
            <w:hideMark/>
          </w:tcPr>
          <w:p w14:paraId="65076F82" w14:textId="77777777" w:rsidR="002361B1" w:rsidRPr="00BA7BE8" w:rsidRDefault="003E62BE" w:rsidP="00082FCF">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hideMark/>
          </w:tcPr>
          <w:p w14:paraId="694DBA59" w14:textId="77777777" w:rsidR="002361B1" w:rsidRPr="004A1446" w:rsidRDefault="002361B1" w:rsidP="00082FCF">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2361B1" w14:paraId="6FB2CDE9" w14:textId="77777777" w:rsidTr="00C65741">
        <w:tc>
          <w:tcPr>
            <w:tcW w:w="2974" w:type="dxa"/>
            <w:tcBorders>
              <w:top w:val="single" w:sz="4" w:space="0" w:color="auto"/>
              <w:left w:val="single" w:sz="4" w:space="0" w:color="auto"/>
              <w:bottom w:val="single" w:sz="4" w:space="0" w:color="auto"/>
              <w:right w:val="single" w:sz="4" w:space="0" w:color="auto"/>
            </w:tcBorders>
          </w:tcPr>
          <w:p w14:paraId="2DADFC8B" w14:textId="77777777" w:rsidR="002361B1" w:rsidRPr="004A1446" w:rsidRDefault="002361B1" w:rsidP="00082FCF">
            <w:pPr>
              <w:rPr>
                <w:sz w:val="20"/>
              </w:rPr>
            </w:pPr>
            <w:r>
              <w:rPr>
                <w:sz w:val="20"/>
              </w:rPr>
              <w:t>Bauinbetriebnahmeplanung</w:t>
            </w:r>
          </w:p>
        </w:tc>
        <w:tc>
          <w:tcPr>
            <w:tcW w:w="3837" w:type="dxa"/>
            <w:tcBorders>
              <w:top w:val="single" w:sz="4" w:space="0" w:color="auto"/>
              <w:left w:val="single" w:sz="4" w:space="0" w:color="auto"/>
              <w:bottom w:val="single" w:sz="4" w:space="0" w:color="auto"/>
              <w:right w:val="single" w:sz="4" w:space="0" w:color="auto"/>
            </w:tcBorders>
            <w:vAlign w:val="center"/>
          </w:tcPr>
          <w:p w14:paraId="06BE3D69" w14:textId="77777777" w:rsidR="002361B1" w:rsidRPr="004A1446" w:rsidRDefault="003E62BE" w:rsidP="00082FCF">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4B46A19C" w14:textId="77777777" w:rsidR="002361B1" w:rsidRPr="004A1446" w:rsidRDefault="002361B1" w:rsidP="00082FCF">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2361B1" w14:paraId="5F13CADE" w14:textId="77777777" w:rsidTr="00C65741">
        <w:tc>
          <w:tcPr>
            <w:tcW w:w="2974" w:type="dxa"/>
            <w:tcBorders>
              <w:top w:val="single" w:sz="4" w:space="0" w:color="auto"/>
              <w:left w:val="single" w:sz="4" w:space="0" w:color="auto"/>
              <w:bottom w:val="single" w:sz="4" w:space="0" w:color="auto"/>
              <w:right w:val="single" w:sz="4" w:space="0" w:color="auto"/>
            </w:tcBorders>
          </w:tcPr>
          <w:p w14:paraId="39926798" w14:textId="373A8C50" w:rsidR="002361B1" w:rsidRPr="004A1446" w:rsidRDefault="002361B1" w:rsidP="00082FCF">
            <w:pPr>
              <w:rPr>
                <w:sz w:val="20"/>
              </w:rPr>
            </w:pPr>
            <w:r>
              <w:rPr>
                <w:sz w:val="20"/>
              </w:rPr>
              <w:t>A</w:t>
            </w:r>
            <w:r w:rsidR="0083633A">
              <w:rPr>
                <w:sz w:val="20"/>
              </w:rPr>
              <w:t>bnahme eines t</w:t>
            </w:r>
            <w:r w:rsidR="00217BD3">
              <w:rPr>
                <w:sz w:val="20"/>
              </w:rPr>
              <w:t>echnischen System</w:t>
            </w:r>
            <w:r>
              <w:rPr>
                <w:sz w:val="20"/>
              </w:rPr>
              <w:t>s</w:t>
            </w:r>
          </w:p>
        </w:tc>
        <w:tc>
          <w:tcPr>
            <w:tcW w:w="3837" w:type="dxa"/>
            <w:tcBorders>
              <w:top w:val="single" w:sz="4" w:space="0" w:color="auto"/>
              <w:left w:val="single" w:sz="4" w:space="0" w:color="auto"/>
              <w:bottom w:val="single" w:sz="4" w:space="0" w:color="auto"/>
              <w:right w:val="single" w:sz="4" w:space="0" w:color="auto"/>
            </w:tcBorders>
            <w:vAlign w:val="center"/>
          </w:tcPr>
          <w:p w14:paraId="409D071D" w14:textId="77777777" w:rsidR="002361B1" w:rsidRPr="004A1446" w:rsidRDefault="003E62BE" w:rsidP="00082FCF">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6326B5A8" w14:textId="77777777" w:rsidR="002361B1" w:rsidRPr="004A1446" w:rsidRDefault="002361B1" w:rsidP="00082FCF">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2361B1" w14:paraId="1166DB85" w14:textId="77777777" w:rsidTr="00C65741">
        <w:tc>
          <w:tcPr>
            <w:tcW w:w="2974" w:type="dxa"/>
            <w:tcBorders>
              <w:top w:val="single" w:sz="4" w:space="0" w:color="auto"/>
              <w:left w:val="single" w:sz="4" w:space="0" w:color="auto"/>
              <w:bottom w:val="single" w:sz="4" w:space="0" w:color="auto"/>
              <w:right w:val="single" w:sz="4" w:space="0" w:color="auto"/>
            </w:tcBorders>
          </w:tcPr>
          <w:p w14:paraId="155A8283" w14:textId="77777777" w:rsidR="002361B1" w:rsidRPr="004A1446" w:rsidRDefault="002361B1" w:rsidP="00082FCF">
            <w:pPr>
              <w:rPr>
                <w:sz w:val="20"/>
              </w:rPr>
            </w:pPr>
            <w:r>
              <w:rPr>
                <w:sz w:val="20"/>
              </w:rPr>
              <w:t>Systeminbetriebnahmeplanung</w:t>
            </w:r>
          </w:p>
        </w:tc>
        <w:tc>
          <w:tcPr>
            <w:tcW w:w="3837" w:type="dxa"/>
            <w:tcBorders>
              <w:top w:val="single" w:sz="4" w:space="0" w:color="auto"/>
              <w:left w:val="single" w:sz="4" w:space="0" w:color="auto"/>
              <w:bottom w:val="single" w:sz="4" w:space="0" w:color="auto"/>
              <w:right w:val="single" w:sz="4" w:space="0" w:color="auto"/>
            </w:tcBorders>
            <w:vAlign w:val="center"/>
          </w:tcPr>
          <w:p w14:paraId="4C4DA997" w14:textId="77777777" w:rsidR="002361B1" w:rsidRPr="004A1446" w:rsidRDefault="003E62BE" w:rsidP="00082FCF">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5A6FE311" w14:textId="77777777" w:rsidR="002361B1" w:rsidRPr="004A1446" w:rsidRDefault="002361B1" w:rsidP="00082FCF">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2361B1" w14:paraId="362A8796" w14:textId="77777777" w:rsidTr="00C65741">
        <w:tc>
          <w:tcPr>
            <w:tcW w:w="2974" w:type="dxa"/>
            <w:tcBorders>
              <w:top w:val="single" w:sz="4" w:space="0" w:color="auto"/>
              <w:left w:val="single" w:sz="4" w:space="0" w:color="auto"/>
              <w:bottom w:val="single" w:sz="4" w:space="0" w:color="auto"/>
              <w:right w:val="single" w:sz="4" w:space="0" w:color="auto"/>
            </w:tcBorders>
          </w:tcPr>
          <w:p w14:paraId="320036B6" w14:textId="77777777" w:rsidR="002361B1" w:rsidRPr="004A1446" w:rsidRDefault="002361B1" w:rsidP="00082FCF">
            <w:pPr>
              <w:rPr>
                <w:sz w:val="20"/>
              </w:rPr>
            </w:pPr>
            <w:r>
              <w:rPr>
                <w:sz w:val="20"/>
              </w:rPr>
              <w:t>Planung von Schnittstellentests</w:t>
            </w:r>
          </w:p>
        </w:tc>
        <w:tc>
          <w:tcPr>
            <w:tcW w:w="3837" w:type="dxa"/>
            <w:tcBorders>
              <w:top w:val="single" w:sz="4" w:space="0" w:color="auto"/>
              <w:left w:val="single" w:sz="4" w:space="0" w:color="auto"/>
              <w:bottom w:val="single" w:sz="4" w:space="0" w:color="auto"/>
              <w:right w:val="single" w:sz="4" w:space="0" w:color="auto"/>
            </w:tcBorders>
            <w:vAlign w:val="center"/>
          </w:tcPr>
          <w:p w14:paraId="4D3FC333" w14:textId="77777777" w:rsidR="002361B1" w:rsidRPr="004A1446" w:rsidRDefault="003E62BE" w:rsidP="00082FCF">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223068A0" w14:textId="77777777" w:rsidR="002361B1" w:rsidRPr="004A1446" w:rsidRDefault="002361B1" w:rsidP="00082FCF">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65741" w14:paraId="15592FFC" w14:textId="77777777" w:rsidTr="00C65741">
        <w:tc>
          <w:tcPr>
            <w:tcW w:w="2974" w:type="dxa"/>
            <w:tcBorders>
              <w:top w:val="single" w:sz="4" w:space="0" w:color="auto"/>
              <w:left w:val="single" w:sz="4" w:space="0" w:color="auto"/>
              <w:bottom w:val="single" w:sz="4" w:space="0" w:color="auto"/>
              <w:right w:val="single" w:sz="4" w:space="0" w:color="auto"/>
            </w:tcBorders>
          </w:tcPr>
          <w:p w14:paraId="18A04795" w14:textId="77777777" w:rsidR="00C65741" w:rsidRDefault="00C65741" w:rsidP="00C65741">
            <w:pPr>
              <w:rPr>
                <w:sz w:val="20"/>
              </w:rPr>
            </w:pPr>
            <w:r>
              <w:rPr>
                <w:sz w:val="20"/>
              </w:rPr>
              <w:t>Durchführung von Schnittstellentests</w:t>
            </w:r>
          </w:p>
        </w:tc>
        <w:tc>
          <w:tcPr>
            <w:tcW w:w="3837" w:type="dxa"/>
            <w:tcBorders>
              <w:top w:val="single" w:sz="4" w:space="0" w:color="auto"/>
              <w:left w:val="single" w:sz="4" w:space="0" w:color="auto"/>
              <w:bottom w:val="single" w:sz="4" w:space="0" w:color="auto"/>
              <w:right w:val="single" w:sz="4" w:space="0" w:color="auto"/>
            </w:tcBorders>
            <w:vAlign w:val="center"/>
          </w:tcPr>
          <w:p w14:paraId="57E6DA8C" w14:textId="77777777" w:rsidR="00C65741" w:rsidRPr="004A1446" w:rsidRDefault="003E62BE" w:rsidP="00C65741">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4E5B0845" w14:textId="77777777" w:rsidR="00C65741" w:rsidRPr="004A1446" w:rsidRDefault="00C65741" w:rsidP="00C65741">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65741" w14:paraId="319A19C2" w14:textId="77777777" w:rsidTr="00C65741">
        <w:tc>
          <w:tcPr>
            <w:tcW w:w="2974" w:type="dxa"/>
            <w:tcBorders>
              <w:top w:val="single" w:sz="4" w:space="0" w:color="auto"/>
              <w:left w:val="single" w:sz="4" w:space="0" w:color="auto"/>
              <w:bottom w:val="single" w:sz="4" w:space="0" w:color="auto"/>
              <w:right w:val="single" w:sz="4" w:space="0" w:color="auto"/>
            </w:tcBorders>
          </w:tcPr>
          <w:p w14:paraId="1992A620" w14:textId="77777777" w:rsidR="00C65741" w:rsidRDefault="0046616B" w:rsidP="00C65741">
            <w:pPr>
              <w:rPr>
                <w:sz w:val="20"/>
              </w:rPr>
            </w:pPr>
            <w:r>
              <w:rPr>
                <w:sz w:val="20"/>
              </w:rPr>
              <w:t>Equip</w:t>
            </w:r>
            <w:r w:rsidR="00C65741">
              <w:rPr>
                <w:sz w:val="20"/>
              </w:rPr>
              <w:t>ment für die Durchführung von Schnittstellentests</w:t>
            </w:r>
          </w:p>
        </w:tc>
        <w:tc>
          <w:tcPr>
            <w:tcW w:w="3837" w:type="dxa"/>
            <w:tcBorders>
              <w:top w:val="single" w:sz="4" w:space="0" w:color="auto"/>
              <w:left w:val="single" w:sz="4" w:space="0" w:color="auto"/>
              <w:bottom w:val="single" w:sz="4" w:space="0" w:color="auto"/>
              <w:right w:val="single" w:sz="4" w:space="0" w:color="auto"/>
            </w:tcBorders>
            <w:vAlign w:val="center"/>
          </w:tcPr>
          <w:p w14:paraId="29FBC95B" w14:textId="77777777" w:rsidR="00C65741" w:rsidRPr="004A1446" w:rsidRDefault="003E62BE" w:rsidP="00C65741">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3B687696" w14:textId="77777777" w:rsidR="00C65741" w:rsidRPr="004A1446" w:rsidRDefault="00C65741" w:rsidP="00C65741">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65741" w14:paraId="188687EF" w14:textId="77777777" w:rsidTr="00C65741">
        <w:tc>
          <w:tcPr>
            <w:tcW w:w="2974" w:type="dxa"/>
            <w:tcBorders>
              <w:top w:val="single" w:sz="4" w:space="0" w:color="auto"/>
              <w:left w:val="single" w:sz="4" w:space="0" w:color="auto"/>
              <w:bottom w:val="single" w:sz="4" w:space="0" w:color="auto"/>
              <w:right w:val="single" w:sz="4" w:space="0" w:color="auto"/>
            </w:tcBorders>
          </w:tcPr>
          <w:p w14:paraId="7FDAE2F7" w14:textId="77777777" w:rsidR="00C65741" w:rsidRDefault="00C65741" w:rsidP="00C65741">
            <w:pPr>
              <w:rPr>
                <w:sz w:val="20"/>
              </w:rPr>
            </w:pPr>
            <w:r>
              <w:rPr>
                <w:sz w:val="20"/>
              </w:rPr>
              <w:t>Hardware/Software Bench Aufbau</w:t>
            </w:r>
          </w:p>
        </w:tc>
        <w:tc>
          <w:tcPr>
            <w:tcW w:w="3837" w:type="dxa"/>
            <w:tcBorders>
              <w:top w:val="single" w:sz="4" w:space="0" w:color="auto"/>
              <w:left w:val="single" w:sz="4" w:space="0" w:color="auto"/>
              <w:bottom w:val="single" w:sz="4" w:space="0" w:color="auto"/>
              <w:right w:val="single" w:sz="4" w:space="0" w:color="auto"/>
            </w:tcBorders>
            <w:vAlign w:val="center"/>
          </w:tcPr>
          <w:p w14:paraId="0B42267A" w14:textId="77777777" w:rsidR="00C65741" w:rsidRPr="004A1446" w:rsidRDefault="003E62BE" w:rsidP="00C65741">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03CADCD5" w14:textId="77777777" w:rsidR="00C65741" w:rsidRPr="004A1446" w:rsidRDefault="00C65741" w:rsidP="00C65741">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r w:rsidR="00C65741" w14:paraId="166EB8EB" w14:textId="77777777" w:rsidTr="00C65741">
        <w:tc>
          <w:tcPr>
            <w:tcW w:w="2974" w:type="dxa"/>
            <w:tcBorders>
              <w:top w:val="single" w:sz="4" w:space="0" w:color="auto"/>
              <w:left w:val="single" w:sz="4" w:space="0" w:color="auto"/>
              <w:bottom w:val="single" w:sz="4" w:space="0" w:color="auto"/>
              <w:right w:val="single" w:sz="4" w:space="0" w:color="auto"/>
            </w:tcBorders>
          </w:tcPr>
          <w:p w14:paraId="7C19AA45" w14:textId="446039F0" w:rsidR="00C65741" w:rsidRDefault="00C65741" w:rsidP="00C65741">
            <w:pPr>
              <w:rPr>
                <w:sz w:val="20"/>
              </w:rPr>
            </w:pPr>
            <w:r>
              <w:rPr>
                <w:sz w:val="20"/>
              </w:rPr>
              <w:t>Zulassung von Gesamtsy</w:t>
            </w:r>
            <w:r w:rsidR="00DD3E93">
              <w:rPr>
                <w:sz w:val="20"/>
              </w:rPr>
              <w:t>s</w:t>
            </w:r>
            <w:r>
              <w:rPr>
                <w:sz w:val="20"/>
              </w:rPr>
              <w:t>temen</w:t>
            </w:r>
          </w:p>
        </w:tc>
        <w:tc>
          <w:tcPr>
            <w:tcW w:w="3837" w:type="dxa"/>
            <w:tcBorders>
              <w:top w:val="single" w:sz="4" w:space="0" w:color="auto"/>
              <w:left w:val="single" w:sz="4" w:space="0" w:color="auto"/>
              <w:bottom w:val="single" w:sz="4" w:space="0" w:color="auto"/>
              <w:right w:val="single" w:sz="4" w:space="0" w:color="auto"/>
            </w:tcBorders>
            <w:vAlign w:val="center"/>
          </w:tcPr>
          <w:p w14:paraId="7FA62015" w14:textId="77777777" w:rsidR="00C65741" w:rsidRPr="004A1446" w:rsidRDefault="003E62BE" w:rsidP="00C65741">
            <w:pPr>
              <w:jc w:val="center"/>
              <w:rPr>
                <w:rFonts w:cs="Arial"/>
                <w:color w:val="auto"/>
                <w:sz w:val="20"/>
              </w:rPr>
            </w:pPr>
            <w:r w:rsidRPr="00CE0E1F">
              <w:rPr>
                <w:rFonts w:cs="Arial"/>
                <w:sz w:val="20"/>
              </w:rPr>
              <w:fldChar w:fldCharType="begin">
                <w:ffData>
                  <w:name w:val="Text2"/>
                  <w:enabled/>
                  <w:calcOnExit w:val="0"/>
                  <w:textInput/>
                </w:ffData>
              </w:fldChar>
            </w:r>
            <w:r w:rsidRPr="00CE0E1F">
              <w:rPr>
                <w:rFonts w:cs="Arial"/>
                <w:sz w:val="20"/>
              </w:rPr>
              <w:instrText xml:space="preserve"> FORMTEXT </w:instrText>
            </w:r>
            <w:r w:rsidRPr="00CE0E1F">
              <w:rPr>
                <w:rFonts w:cs="Arial"/>
                <w:sz w:val="20"/>
              </w:rPr>
            </w:r>
            <w:r w:rsidRPr="00CE0E1F">
              <w:rPr>
                <w:rFonts w:cs="Arial"/>
                <w:sz w:val="20"/>
              </w:rPr>
              <w:fldChar w:fldCharType="separate"/>
            </w:r>
            <w:r w:rsidRPr="00897F56">
              <w:rPr>
                <w:noProof/>
              </w:rPr>
              <w:t> </w:t>
            </w:r>
            <w:r w:rsidRPr="00897F56">
              <w:rPr>
                <w:noProof/>
              </w:rPr>
              <w:t> </w:t>
            </w:r>
            <w:r w:rsidRPr="00897F56">
              <w:rPr>
                <w:noProof/>
              </w:rPr>
              <w:t> </w:t>
            </w:r>
            <w:r w:rsidRPr="00897F56">
              <w:rPr>
                <w:noProof/>
              </w:rPr>
              <w:t> </w:t>
            </w:r>
            <w:r w:rsidRPr="00897F56">
              <w:rPr>
                <w:noProof/>
              </w:rPr>
              <w:t> </w:t>
            </w:r>
            <w:r w:rsidRPr="00CE0E1F">
              <w:rPr>
                <w:rFonts w:cs="Arial"/>
                <w:sz w:val="20"/>
              </w:rPr>
              <w:fldChar w:fldCharType="end"/>
            </w:r>
          </w:p>
        </w:tc>
        <w:tc>
          <w:tcPr>
            <w:tcW w:w="2236" w:type="dxa"/>
            <w:tcBorders>
              <w:top w:val="single" w:sz="4" w:space="0" w:color="auto"/>
              <w:left w:val="single" w:sz="4" w:space="0" w:color="auto"/>
              <w:bottom w:val="single" w:sz="4" w:space="0" w:color="auto"/>
              <w:right w:val="single" w:sz="4" w:space="0" w:color="auto"/>
            </w:tcBorders>
            <w:vAlign w:val="center"/>
          </w:tcPr>
          <w:p w14:paraId="2329D21F" w14:textId="77777777" w:rsidR="00C65741" w:rsidRPr="004A1446" w:rsidRDefault="00C65741" w:rsidP="00C65741">
            <w:pPr>
              <w:jc w:val="center"/>
              <w:rPr>
                <w:rFonts w:cs="Arial"/>
                <w:color w:val="auto"/>
                <w:sz w:val="20"/>
              </w:rPr>
            </w:pPr>
            <w:r w:rsidRPr="004A1446">
              <w:rPr>
                <w:rFonts w:cs="Arial"/>
                <w:color w:val="auto"/>
                <w:sz w:val="20"/>
              </w:rPr>
              <w:fldChar w:fldCharType="begin">
                <w:ffData>
                  <w:name w:val="Ref_Bau_abges_J_A2"/>
                  <w:enabled/>
                  <w:calcOnExit w:val="0"/>
                  <w:checkBox>
                    <w:sizeAuto/>
                    <w:default w:val="0"/>
                  </w:checkBox>
                </w:ffData>
              </w:fldChar>
            </w:r>
            <w:r w:rsidRPr="004A1446">
              <w:rPr>
                <w:rFonts w:cs="Arial"/>
                <w:color w:val="auto"/>
                <w:sz w:val="20"/>
              </w:rPr>
              <w:instrText xml:space="preserve"> FORMCHECKBOX </w:instrText>
            </w:r>
            <w:r w:rsidR="00496092">
              <w:rPr>
                <w:rFonts w:cs="Arial"/>
                <w:color w:val="auto"/>
                <w:sz w:val="20"/>
              </w:rPr>
            </w:r>
            <w:r w:rsidR="00496092">
              <w:rPr>
                <w:rFonts w:cs="Arial"/>
                <w:color w:val="auto"/>
                <w:sz w:val="20"/>
              </w:rPr>
              <w:fldChar w:fldCharType="separate"/>
            </w:r>
            <w:r w:rsidRPr="004A1446">
              <w:rPr>
                <w:rFonts w:cs="Arial"/>
                <w:color w:val="auto"/>
                <w:sz w:val="20"/>
              </w:rPr>
              <w:fldChar w:fldCharType="end"/>
            </w:r>
          </w:p>
        </w:tc>
      </w:tr>
    </w:tbl>
    <w:p w14:paraId="30B8D80E" w14:textId="77777777" w:rsidR="002361B1" w:rsidRDefault="002361B1" w:rsidP="002361B1">
      <w:pPr>
        <w:pStyle w:val="Textkrper"/>
      </w:pPr>
    </w:p>
    <w:p w14:paraId="3E454BE8" w14:textId="77777777" w:rsidR="00C65741" w:rsidRDefault="00C65741" w:rsidP="00C65741">
      <w:pPr>
        <w:pStyle w:val="Textkrper"/>
        <w:ind w:left="425"/>
        <w:rPr>
          <w:sz w:val="20"/>
        </w:rPr>
      </w:pPr>
      <w:r w:rsidRPr="004A1446">
        <w:rPr>
          <w:sz w:val="20"/>
        </w:rPr>
        <w:t>Nennen Sie zu jedem Punkt mindestens eine detaillierte Referenz incl. Ansprechpartner und Kunde</w:t>
      </w:r>
      <w:r>
        <w:rPr>
          <w:sz w:val="20"/>
        </w:rPr>
        <w:t xml:space="preserve"> nach Anlage 4.3. in dem sie diese Produkte/Verfahren eingesetzt haben. Falls in einem Projekt mehrere Punkte verwendet wurden, ist diese Referenz nur einmal anzugeben.</w:t>
      </w:r>
    </w:p>
    <w:p w14:paraId="0C3A3B3A" w14:textId="1EB3A39E" w:rsidR="00461964" w:rsidRPr="00461964" w:rsidRDefault="00461964" w:rsidP="00461964">
      <w:pPr>
        <w:pStyle w:val="Textkrper"/>
      </w:pPr>
    </w:p>
    <w:p w14:paraId="30FEC649" w14:textId="0788D209" w:rsidR="00C01F32" w:rsidRDefault="00C01F32" w:rsidP="00C01F32">
      <w:pPr>
        <w:pStyle w:val="berschrift3"/>
      </w:pPr>
      <w:bookmarkStart w:id="323" w:name="_Toc517783424"/>
      <w:bookmarkStart w:id="324" w:name="_Toc517797900"/>
      <w:bookmarkStart w:id="325" w:name="_Toc518646546"/>
      <w:bookmarkStart w:id="326" w:name="_Toc518662004"/>
      <w:bookmarkStart w:id="327" w:name="_Toc520724387"/>
      <w:r>
        <w:t>Vision und Roadmap</w:t>
      </w:r>
      <w:bookmarkEnd w:id="323"/>
      <w:bookmarkEnd w:id="324"/>
      <w:bookmarkEnd w:id="325"/>
      <w:bookmarkEnd w:id="326"/>
      <w:bookmarkEnd w:id="327"/>
    </w:p>
    <w:p w14:paraId="3909AA6C" w14:textId="77777777" w:rsidR="00C65741" w:rsidRPr="004A428D" w:rsidRDefault="00C65741" w:rsidP="00C65741">
      <w:pPr>
        <w:pStyle w:val="Kopfzeile"/>
        <w:tabs>
          <w:tab w:val="clear" w:pos="4536"/>
          <w:tab w:val="clear" w:pos="9072"/>
        </w:tabs>
        <w:spacing w:line="240" w:lineRule="atLeast"/>
        <w:ind w:left="1728"/>
        <w:rPr>
          <w:sz w:val="20"/>
        </w:rPr>
      </w:pPr>
    </w:p>
    <w:p w14:paraId="42DBCB26" w14:textId="77777777" w:rsidR="00C65741" w:rsidRDefault="00C65741" w:rsidP="003E62BE">
      <w:pPr>
        <w:pStyle w:val="berschrift4"/>
      </w:pPr>
      <w:r>
        <w:t>Planen Sie auch bei anderen Bahn Infrastrukturanbietern als Lieferant aufzutreten? Und wenn Ja, in welchem Zeitraum.</w:t>
      </w:r>
    </w:p>
    <w:p w14:paraId="050D4973" w14:textId="3CD13D31" w:rsidR="00C65741" w:rsidRPr="004A1446" w:rsidRDefault="00C65741" w:rsidP="002503C9">
      <w:pPr>
        <w:pStyle w:val="Kopfzeile"/>
        <w:tabs>
          <w:tab w:val="clear" w:pos="4536"/>
          <w:tab w:val="clear" w:pos="9072"/>
        </w:tabs>
        <w:spacing w:line="240" w:lineRule="atLeast"/>
        <w:ind w:left="1701"/>
        <w:rPr>
          <w:sz w:val="20"/>
        </w:rPr>
      </w:pPr>
      <w:r w:rsidRPr="004A1446">
        <w:rPr>
          <w:b/>
          <w:sz w:val="20"/>
        </w:rPr>
        <w:fldChar w:fldCharType="begin">
          <w:ffData>
            <w:name w:val="Kontrollkästchen2"/>
            <w:enabled/>
            <w:calcOnExit w:val="0"/>
            <w:checkBox>
              <w:sizeAuto/>
              <w:default w:val="0"/>
            </w:checkBox>
          </w:ffData>
        </w:fldChar>
      </w:r>
      <w:r w:rsidRPr="004A1446">
        <w:rPr>
          <w:b/>
          <w:sz w:val="20"/>
        </w:rPr>
        <w:instrText xml:space="preserve"> FORMCHECKBOX </w:instrText>
      </w:r>
      <w:r w:rsidR="00496092">
        <w:rPr>
          <w:b/>
          <w:sz w:val="20"/>
        </w:rPr>
      </w:r>
      <w:r w:rsidR="00496092">
        <w:rPr>
          <w:b/>
          <w:sz w:val="20"/>
        </w:rPr>
        <w:fldChar w:fldCharType="separate"/>
      </w:r>
      <w:r w:rsidRPr="004A1446">
        <w:rPr>
          <w:b/>
          <w:sz w:val="20"/>
        </w:rPr>
        <w:fldChar w:fldCharType="end"/>
      </w:r>
      <w:r w:rsidRPr="004A1446">
        <w:rPr>
          <w:b/>
          <w:sz w:val="20"/>
        </w:rPr>
        <w:t xml:space="preserve"> </w:t>
      </w:r>
      <w:r w:rsidRPr="00213113">
        <w:rPr>
          <w:sz w:val="20"/>
        </w:rPr>
        <w:t xml:space="preserve">weniger als </w:t>
      </w:r>
      <w:r w:rsidR="003E62BE">
        <w:rPr>
          <w:sz w:val="20"/>
        </w:rPr>
        <w:t>2</w:t>
      </w:r>
      <w:r w:rsidRPr="00213113">
        <w:rPr>
          <w:sz w:val="20"/>
        </w:rPr>
        <w:t xml:space="preserve"> Jahre</w:t>
      </w:r>
    </w:p>
    <w:p w14:paraId="69C76FAE" w14:textId="34A38E49" w:rsidR="00C65741" w:rsidRPr="004A1446" w:rsidRDefault="00C65741"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 xml:space="preserve">mehr als </w:t>
      </w:r>
      <w:r w:rsidR="003E62BE">
        <w:rPr>
          <w:sz w:val="20"/>
        </w:rPr>
        <w:t>2</w:t>
      </w:r>
      <w:r>
        <w:rPr>
          <w:sz w:val="20"/>
        </w:rPr>
        <w:t xml:space="preserve"> Jahre</w:t>
      </w:r>
    </w:p>
    <w:p w14:paraId="23145B2D" w14:textId="05158E24" w:rsidR="00C65741" w:rsidRDefault="00C65741" w:rsidP="002503C9">
      <w:pPr>
        <w:pStyle w:val="Kopfzeile"/>
        <w:tabs>
          <w:tab w:val="clear" w:pos="4536"/>
          <w:tab w:val="clear" w:pos="9072"/>
        </w:tabs>
        <w:spacing w:line="240" w:lineRule="atLeast"/>
        <w:ind w:left="1701"/>
        <w:rPr>
          <w:sz w:val="20"/>
        </w:rPr>
      </w:pPr>
      <w:r w:rsidRPr="00213113">
        <w:rPr>
          <w:sz w:val="20"/>
        </w:rPr>
        <w:fldChar w:fldCharType="begin">
          <w:ffData>
            <w:name w:val="Kontrollkästchen2"/>
            <w:enabled/>
            <w:calcOnExit w:val="0"/>
            <w:checkBox>
              <w:sizeAuto/>
              <w:default w:val="0"/>
            </w:checkBox>
          </w:ffData>
        </w:fldChar>
      </w:r>
      <w:r w:rsidRPr="00213113">
        <w:rPr>
          <w:sz w:val="20"/>
        </w:rPr>
        <w:instrText xml:space="preserve"> FORMCHECKBOX </w:instrText>
      </w:r>
      <w:r w:rsidR="00496092">
        <w:rPr>
          <w:sz w:val="20"/>
        </w:rPr>
      </w:r>
      <w:r w:rsidR="00496092">
        <w:rPr>
          <w:sz w:val="20"/>
        </w:rPr>
        <w:fldChar w:fldCharType="separate"/>
      </w:r>
      <w:r w:rsidRPr="00213113">
        <w:rPr>
          <w:sz w:val="20"/>
        </w:rPr>
        <w:fldChar w:fldCharType="end"/>
      </w:r>
      <w:r w:rsidRPr="00213113">
        <w:rPr>
          <w:sz w:val="20"/>
        </w:rPr>
        <w:t xml:space="preserve"> </w:t>
      </w:r>
      <w:r>
        <w:rPr>
          <w:sz w:val="20"/>
        </w:rPr>
        <w:t>nein</w:t>
      </w:r>
    </w:p>
    <w:p w14:paraId="5EFA9594" w14:textId="77777777" w:rsidR="00924AB4" w:rsidRDefault="00924AB4">
      <w:pPr>
        <w:rPr>
          <w:b/>
          <w:sz w:val="28"/>
          <w:szCs w:val="28"/>
          <w:lang w:val="en-US"/>
        </w:rPr>
      </w:pPr>
      <w:r>
        <w:rPr>
          <w:b/>
          <w:sz w:val="28"/>
          <w:szCs w:val="28"/>
          <w:lang w:val="en-US"/>
        </w:rPr>
        <w:br w:type="page"/>
      </w:r>
    </w:p>
    <w:p w14:paraId="4E492C80" w14:textId="77777777" w:rsidR="009D3D1A" w:rsidRDefault="00924AB4" w:rsidP="00924AB4">
      <w:pPr>
        <w:pStyle w:val="berschrift1"/>
        <w:rPr>
          <w:lang w:val="en-US"/>
        </w:rPr>
      </w:pPr>
      <w:bookmarkStart w:id="328" w:name="_Toc520724388"/>
      <w:r w:rsidRPr="00027806">
        <w:lastRenderedPageBreak/>
        <w:t>Abkürzungsverzeichni</w:t>
      </w:r>
      <w:r w:rsidR="00027806" w:rsidRPr="00027806">
        <w:t>s</w:t>
      </w:r>
      <w:bookmarkEnd w:id="328"/>
    </w:p>
    <w:p w14:paraId="683D0D41" w14:textId="77777777" w:rsidR="00E70938" w:rsidRDefault="00E70938" w:rsidP="00E70938">
      <w:pPr>
        <w:pStyle w:val="Textkrper"/>
      </w:pPr>
    </w:p>
    <w:tbl>
      <w:tblPr>
        <w:tblStyle w:val="Tabellenraster"/>
        <w:tblW w:w="0" w:type="auto"/>
        <w:tblLook w:val="04A0" w:firstRow="1" w:lastRow="0" w:firstColumn="1" w:lastColumn="0" w:noHBand="0" w:noVBand="1"/>
      </w:tblPr>
      <w:tblGrid>
        <w:gridCol w:w="4743"/>
        <w:gridCol w:w="4744"/>
      </w:tblGrid>
      <w:tr w:rsidR="001A653A" w14:paraId="3AF0916E" w14:textId="77777777" w:rsidTr="00E70938">
        <w:tc>
          <w:tcPr>
            <w:tcW w:w="4743" w:type="dxa"/>
          </w:tcPr>
          <w:p w14:paraId="09325FE4" w14:textId="77777777" w:rsidR="001A653A" w:rsidRDefault="00EB4255" w:rsidP="00E70938">
            <w:pPr>
              <w:pStyle w:val="Textkrper"/>
            </w:pPr>
            <w:r>
              <w:t>ASIL</w:t>
            </w:r>
          </w:p>
        </w:tc>
        <w:tc>
          <w:tcPr>
            <w:tcW w:w="4744" w:type="dxa"/>
          </w:tcPr>
          <w:p w14:paraId="6C95692B" w14:textId="77777777" w:rsidR="001A653A" w:rsidRDefault="00EB4255" w:rsidP="00E70938">
            <w:pPr>
              <w:pStyle w:val="Textkrper"/>
            </w:pPr>
            <w:r w:rsidRPr="00EB4255">
              <w:t>Automotive Safety Integrity Level</w:t>
            </w:r>
          </w:p>
        </w:tc>
      </w:tr>
      <w:tr w:rsidR="00EB4255" w14:paraId="276DE104" w14:textId="77777777" w:rsidTr="00E70938">
        <w:tc>
          <w:tcPr>
            <w:tcW w:w="4743" w:type="dxa"/>
          </w:tcPr>
          <w:p w14:paraId="3A07F7B6" w14:textId="77777777" w:rsidR="00EB4255" w:rsidRDefault="00EB4255" w:rsidP="00EB4255">
            <w:pPr>
              <w:pStyle w:val="Textkrper"/>
            </w:pPr>
            <w:r>
              <w:t>bbIP</w:t>
            </w:r>
          </w:p>
        </w:tc>
        <w:tc>
          <w:tcPr>
            <w:tcW w:w="4744" w:type="dxa"/>
          </w:tcPr>
          <w:p w14:paraId="5EB6D748" w14:textId="77777777" w:rsidR="00EB4255" w:rsidRDefault="00EB4255" w:rsidP="00EB4255">
            <w:pPr>
              <w:pStyle w:val="Textkrper"/>
            </w:pPr>
            <w:r>
              <w:t>Bahnbetriebliches IP-Netz</w:t>
            </w:r>
          </w:p>
        </w:tc>
      </w:tr>
      <w:tr w:rsidR="00EB4255" w14:paraId="120C6AA4" w14:textId="77777777" w:rsidTr="00E70938">
        <w:tc>
          <w:tcPr>
            <w:tcW w:w="4743" w:type="dxa"/>
          </w:tcPr>
          <w:p w14:paraId="3D5E1398" w14:textId="77777777" w:rsidR="00EB4255" w:rsidRDefault="00EB4255" w:rsidP="00EB4255">
            <w:pPr>
              <w:pStyle w:val="Textkrper"/>
            </w:pPr>
            <w:r>
              <w:t>BÜSA</w:t>
            </w:r>
          </w:p>
        </w:tc>
        <w:tc>
          <w:tcPr>
            <w:tcW w:w="4744" w:type="dxa"/>
          </w:tcPr>
          <w:p w14:paraId="5D229073" w14:textId="77777777" w:rsidR="00EB4255" w:rsidRDefault="00EB4255" w:rsidP="00EB4255">
            <w:pPr>
              <w:pStyle w:val="Textkrper"/>
            </w:pPr>
            <w:r>
              <w:t>Bahnübergang Sicherungsanlage</w:t>
            </w:r>
          </w:p>
        </w:tc>
      </w:tr>
      <w:tr w:rsidR="00EB4255" w14:paraId="6601A545" w14:textId="77777777" w:rsidTr="00E70938">
        <w:tc>
          <w:tcPr>
            <w:tcW w:w="4743" w:type="dxa"/>
          </w:tcPr>
          <w:p w14:paraId="0163C769" w14:textId="77777777" w:rsidR="00EB4255" w:rsidRDefault="00EB4255" w:rsidP="00EB4255">
            <w:pPr>
              <w:pStyle w:val="Textkrper"/>
            </w:pPr>
            <w:r>
              <w:t>DiB</w:t>
            </w:r>
          </w:p>
        </w:tc>
        <w:tc>
          <w:tcPr>
            <w:tcW w:w="4744" w:type="dxa"/>
          </w:tcPr>
          <w:p w14:paraId="6BE5B29A" w14:textId="77777777" w:rsidR="00EB4255" w:rsidRDefault="00EB4255" w:rsidP="00EB4255">
            <w:pPr>
              <w:pStyle w:val="Textkrper"/>
            </w:pPr>
            <w:r>
              <w:t>Design integrierter Bedienplatz</w:t>
            </w:r>
          </w:p>
        </w:tc>
      </w:tr>
      <w:tr w:rsidR="00EB4255" w14:paraId="2FBFBC14" w14:textId="77777777" w:rsidTr="00E70938">
        <w:tc>
          <w:tcPr>
            <w:tcW w:w="4743" w:type="dxa"/>
          </w:tcPr>
          <w:p w14:paraId="682E4006" w14:textId="77777777" w:rsidR="00EB4255" w:rsidRDefault="00EB4255" w:rsidP="00EB4255">
            <w:pPr>
              <w:pStyle w:val="Textkrper"/>
            </w:pPr>
            <w:r>
              <w:t>DLST</w:t>
            </w:r>
          </w:p>
        </w:tc>
        <w:tc>
          <w:tcPr>
            <w:tcW w:w="4744" w:type="dxa"/>
          </w:tcPr>
          <w:p w14:paraId="515B1EF7" w14:textId="77777777" w:rsidR="00EB4255" w:rsidRPr="00E70938" w:rsidRDefault="00EB4255" w:rsidP="00EB4255">
            <w:pPr>
              <w:pStyle w:val="Textkrper"/>
            </w:pPr>
            <w:r w:rsidRPr="00E70938">
              <w:t>Digitale Leit- und Sicherungstechnik</w:t>
            </w:r>
          </w:p>
        </w:tc>
      </w:tr>
      <w:tr w:rsidR="00EB4255" w14:paraId="553CC92D" w14:textId="77777777" w:rsidTr="00E70938">
        <w:tc>
          <w:tcPr>
            <w:tcW w:w="4743" w:type="dxa"/>
          </w:tcPr>
          <w:p w14:paraId="699F16A4" w14:textId="77777777" w:rsidR="00EB4255" w:rsidRDefault="00EB4255" w:rsidP="00EB4255">
            <w:pPr>
              <w:pStyle w:val="Textkrper"/>
            </w:pPr>
            <w:r>
              <w:t>DSTW-ZE</w:t>
            </w:r>
          </w:p>
        </w:tc>
        <w:tc>
          <w:tcPr>
            <w:tcW w:w="4744" w:type="dxa"/>
          </w:tcPr>
          <w:p w14:paraId="17348771" w14:textId="77777777" w:rsidR="00EB4255" w:rsidRPr="00E70938" w:rsidRDefault="00EB4255" w:rsidP="00EB4255">
            <w:pPr>
              <w:pStyle w:val="Textkrper"/>
            </w:pPr>
            <w:r>
              <w:t>Digitales Stellwerk Zentraleinheit</w:t>
            </w:r>
          </w:p>
        </w:tc>
      </w:tr>
      <w:tr w:rsidR="00EB4255" w14:paraId="0332B210" w14:textId="77777777" w:rsidTr="00E70938">
        <w:tc>
          <w:tcPr>
            <w:tcW w:w="4743" w:type="dxa"/>
          </w:tcPr>
          <w:p w14:paraId="17FE95FF" w14:textId="77777777" w:rsidR="00EB4255" w:rsidRDefault="00EB4255" w:rsidP="00EB4255">
            <w:pPr>
              <w:pStyle w:val="Textkrper"/>
            </w:pPr>
            <w:r>
              <w:t>EBA</w:t>
            </w:r>
          </w:p>
        </w:tc>
        <w:tc>
          <w:tcPr>
            <w:tcW w:w="4744" w:type="dxa"/>
          </w:tcPr>
          <w:p w14:paraId="1CCD1887" w14:textId="77777777" w:rsidR="00EB4255" w:rsidRPr="00E70938" w:rsidRDefault="00EB4255" w:rsidP="00EB4255">
            <w:pPr>
              <w:pStyle w:val="Textkrper"/>
            </w:pPr>
            <w:r>
              <w:t>Eisenbahnbundesamt</w:t>
            </w:r>
          </w:p>
        </w:tc>
      </w:tr>
      <w:tr w:rsidR="00EB4255" w14:paraId="6FC9BA6D" w14:textId="77777777" w:rsidTr="00E70938">
        <w:tc>
          <w:tcPr>
            <w:tcW w:w="4743" w:type="dxa"/>
          </w:tcPr>
          <w:p w14:paraId="4AE5BA12" w14:textId="77777777" w:rsidR="00EB4255" w:rsidRDefault="00EB4255" w:rsidP="00EB4255">
            <w:pPr>
              <w:pStyle w:val="Textkrper"/>
            </w:pPr>
            <w:r>
              <w:t>EULYNX</w:t>
            </w:r>
          </w:p>
        </w:tc>
        <w:tc>
          <w:tcPr>
            <w:tcW w:w="4744" w:type="dxa"/>
          </w:tcPr>
          <w:p w14:paraId="6A202F76" w14:textId="77777777" w:rsidR="00EB4255" w:rsidRDefault="00EB4255" w:rsidP="00EB4255">
            <w:pPr>
              <w:pStyle w:val="Textkrper"/>
            </w:pPr>
            <w:r w:rsidRPr="0046616B">
              <w:t xml:space="preserve">Zusammenarbeit von europäischen </w:t>
            </w:r>
            <w:r>
              <w:t>Eisenbahni</w:t>
            </w:r>
            <w:r w:rsidRPr="0046616B">
              <w:t>nfrastruktur</w:t>
            </w:r>
            <w:r>
              <w:t>unternehmen</w:t>
            </w:r>
            <w:r w:rsidRPr="0046616B">
              <w:t xml:space="preserve"> für die neue digitale Signaltechnik</w:t>
            </w:r>
          </w:p>
        </w:tc>
      </w:tr>
      <w:tr w:rsidR="00EB4255" w14:paraId="212A2146" w14:textId="77777777" w:rsidTr="00E70938">
        <w:tc>
          <w:tcPr>
            <w:tcW w:w="4743" w:type="dxa"/>
          </w:tcPr>
          <w:p w14:paraId="2901CB67" w14:textId="77777777" w:rsidR="00EB4255" w:rsidRDefault="00EB4255" w:rsidP="00EB4255">
            <w:pPr>
              <w:pStyle w:val="Textkrper"/>
            </w:pPr>
            <w:r>
              <w:t>ESD</w:t>
            </w:r>
          </w:p>
        </w:tc>
        <w:tc>
          <w:tcPr>
            <w:tcW w:w="4744" w:type="dxa"/>
          </w:tcPr>
          <w:p w14:paraId="44E50629" w14:textId="77777777" w:rsidR="00EB4255" w:rsidRDefault="00EB4255" w:rsidP="00EB4255">
            <w:pPr>
              <w:pStyle w:val="Textkrper"/>
            </w:pPr>
            <w:r>
              <w:t>Entstördauer</w:t>
            </w:r>
          </w:p>
        </w:tc>
      </w:tr>
      <w:tr w:rsidR="00EB4255" w14:paraId="254B0C40" w14:textId="77777777" w:rsidTr="00E70938">
        <w:tc>
          <w:tcPr>
            <w:tcW w:w="4743" w:type="dxa"/>
          </w:tcPr>
          <w:p w14:paraId="684B2DC1" w14:textId="77777777" w:rsidR="00EB4255" w:rsidRDefault="00EB4255" w:rsidP="00EB4255">
            <w:pPr>
              <w:pStyle w:val="Textkrper"/>
            </w:pPr>
            <w:r>
              <w:t>ESTW</w:t>
            </w:r>
          </w:p>
        </w:tc>
        <w:tc>
          <w:tcPr>
            <w:tcW w:w="4744" w:type="dxa"/>
          </w:tcPr>
          <w:p w14:paraId="27272F37" w14:textId="77777777" w:rsidR="00EB4255" w:rsidRDefault="00EB4255" w:rsidP="00EB4255">
            <w:pPr>
              <w:pStyle w:val="Textkrper"/>
            </w:pPr>
            <w:r>
              <w:t>Elektronisches Stellwerk</w:t>
            </w:r>
          </w:p>
        </w:tc>
      </w:tr>
      <w:tr w:rsidR="00EB4255" w14:paraId="2B8F4EF9" w14:textId="77777777" w:rsidTr="00E70938">
        <w:tc>
          <w:tcPr>
            <w:tcW w:w="4743" w:type="dxa"/>
          </w:tcPr>
          <w:p w14:paraId="4B21C0BA" w14:textId="77777777" w:rsidR="00EB4255" w:rsidRDefault="00EB4255" w:rsidP="00EB4255">
            <w:pPr>
              <w:pStyle w:val="Textkrper"/>
            </w:pPr>
            <w:r>
              <w:t>ETCS</w:t>
            </w:r>
          </w:p>
        </w:tc>
        <w:tc>
          <w:tcPr>
            <w:tcW w:w="4744" w:type="dxa"/>
          </w:tcPr>
          <w:p w14:paraId="68EB725D" w14:textId="77777777" w:rsidR="00EB4255" w:rsidRPr="00E70938" w:rsidRDefault="00EB4255" w:rsidP="00EB4255">
            <w:pPr>
              <w:pStyle w:val="Textkrper"/>
            </w:pPr>
            <w:r>
              <w:t>European Train Control System</w:t>
            </w:r>
          </w:p>
        </w:tc>
      </w:tr>
      <w:tr w:rsidR="00EB4255" w14:paraId="50FC97BC" w14:textId="77777777" w:rsidTr="00E70938">
        <w:tc>
          <w:tcPr>
            <w:tcW w:w="4743" w:type="dxa"/>
          </w:tcPr>
          <w:p w14:paraId="33D58398" w14:textId="77777777" w:rsidR="00EB4255" w:rsidRDefault="00EB4255" w:rsidP="00EB4255">
            <w:pPr>
              <w:pStyle w:val="Textkrper"/>
            </w:pPr>
            <w:r>
              <w:t>FBD</w:t>
            </w:r>
          </w:p>
        </w:tc>
        <w:tc>
          <w:tcPr>
            <w:tcW w:w="4744" w:type="dxa"/>
          </w:tcPr>
          <w:p w14:paraId="21262F98" w14:textId="77777777" w:rsidR="00EB4255" w:rsidRPr="00E70938" w:rsidRDefault="00EB4255" w:rsidP="00EB4255">
            <w:pPr>
              <w:pStyle w:val="Textkrper"/>
            </w:pPr>
            <w:r>
              <w:t>Fehlerbestehensdauer</w:t>
            </w:r>
          </w:p>
        </w:tc>
      </w:tr>
      <w:tr w:rsidR="00EB4255" w14:paraId="15770B40" w14:textId="77777777" w:rsidTr="00E70938">
        <w:tc>
          <w:tcPr>
            <w:tcW w:w="4743" w:type="dxa"/>
          </w:tcPr>
          <w:p w14:paraId="0555E603" w14:textId="77777777" w:rsidR="00EB4255" w:rsidRDefault="00EB4255" w:rsidP="00EB4255">
            <w:pPr>
              <w:pStyle w:val="Textkrper"/>
            </w:pPr>
            <w:r>
              <w:t>FeAk</w:t>
            </w:r>
          </w:p>
        </w:tc>
        <w:tc>
          <w:tcPr>
            <w:tcW w:w="4744" w:type="dxa"/>
          </w:tcPr>
          <w:p w14:paraId="4B65A4FB" w14:textId="77777777" w:rsidR="00EB4255" w:rsidRDefault="00EB4255" w:rsidP="00EB4255">
            <w:pPr>
              <w:pStyle w:val="Textkrper"/>
            </w:pPr>
            <w:r>
              <w:t>Feldelement Anschlusskasten</w:t>
            </w:r>
          </w:p>
        </w:tc>
      </w:tr>
      <w:tr w:rsidR="00EB4255" w14:paraId="29F41354" w14:textId="77777777" w:rsidTr="00E70938">
        <w:tc>
          <w:tcPr>
            <w:tcW w:w="4743" w:type="dxa"/>
          </w:tcPr>
          <w:p w14:paraId="12F75677" w14:textId="77777777" w:rsidR="00EB4255" w:rsidRDefault="00EB4255" w:rsidP="00EB4255">
            <w:pPr>
              <w:pStyle w:val="Textkrper"/>
            </w:pPr>
            <w:r>
              <w:t>GFK</w:t>
            </w:r>
          </w:p>
        </w:tc>
        <w:tc>
          <w:tcPr>
            <w:tcW w:w="4744" w:type="dxa"/>
          </w:tcPr>
          <w:p w14:paraId="35BCE042" w14:textId="77777777" w:rsidR="00EB4255" w:rsidRPr="00E70938" w:rsidRDefault="00EB4255" w:rsidP="00EB4255">
            <w:pPr>
              <w:pStyle w:val="Textkrper"/>
            </w:pPr>
            <w:r>
              <w:t>Gleisfeldkonzentrator</w:t>
            </w:r>
          </w:p>
        </w:tc>
      </w:tr>
      <w:tr w:rsidR="00EB4255" w14:paraId="70C43C4B" w14:textId="77777777" w:rsidTr="00E70938">
        <w:tc>
          <w:tcPr>
            <w:tcW w:w="4743" w:type="dxa"/>
          </w:tcPr>
          <w:p w14:paraId="13963EB5" w14:textId="77777777" w:rsidR="00EB4255" w:rsidRDefault="00EB4255" w:rsidP="00EB4255">
            <w:pPr>
              <w:pStyle w:val="Textkrper"/>
            </w:pPr>
            <w:r>
              <w:t>iBS</w:t>
            </w:r>
          </w:p>
        </w:tc>
        <w:tc>
          <w:tcPr>
            <w:tcW w:w="4744" w:type="dxa"/>
          </w:tcPr>
          <w:p w14:paraId="05F05A48" w14:textId="77777777" w:rsidR="00EB4255" w:rsidRDefault="00EB4255" w:rsidP="00EB4255">
            <w:pPr>
              <w:pStyle w:val="Textkrper"/>
            </w:pPr>
            <w:r>
              <w:t>Integriertes Bediensystem</w:t>
            </w:r>
          </w:p>
        </w:tc>
      </w:tr>
      <w:tr w:rsidR="00EB4255" w14:paraId="57228BE7" w14:textId="77777777" w:rsidTr="00E70938">
        <w:tc>
          <w:tcPr>
            <w:tcW w:w="4743" w:type="dxa"/>
          </w:tcPr>
          <w:p w14:paraId="3349F5AB" w14:textId="77777777" w:rsidR="00EB4255" w:rsidRDefault="00EB4255" w:rsidP="00EB4255">
            <w:pPr>
              <w:pStyle w:val="Textkrper"/>
            </w:pPr>
            <w:r>
              <w:t>LST</w:t>
            </w:r>
          </w:p>
        </w:tc>
        <w:tc>
          <w:tcPr>
            <w:tcW w:w="4744" w:type="dxa"/>
          </w:tcPr>
          <w:p w14:paraId="376274AB" w14:textId="77777777" w:rsidR="00EB4255" w:rsidRDefault="00EB4255" w:rsidP="00EB4255">
            <w:pPr>
              <w:pStyle w:val="Textkrper"/>
            </w:pPr>
            <w:r>
              <w:t>Leit- und Sicherungstechnik</w:t>
            </w:r>
          </w:p>
        </w:tc>
      </w:tr>
      <w:tr w:rsidR="00EB4255" w14:paraId="342D008A" w14:textId="77777777" w:rsidTr="00E70938">
        <w:tc>
          <w:tcPr>
            <w:tcW w:w="4743" w:type="dxa"/>
          </w:tcPr>
          <w:p w14:paraId="635DF734" w14:textId="77777777" w:rsidR="00EB4255" w:rsidRDefault="00EB4255" w:rsidP="00EB4255">
            <w:pPr>
              <w:pStyle w:val="Textkrper"/>
            </w:pPr>
            <w:r>
              <w:t>MDM</w:t>
            </w:r>
          </w:p>
        </w:tc>
        <w:tc>
          <w:tcPr>
            <w:tcW w:w="4744" w:type="dxa"/>
          </w:tcPr>
          <w:p w14:paraId="26E18160" w14:textId="77777777" w:rsidR="00EB4255" w:rsidRDefault="00EB4255" w:rsidP="00EB4255">
            <w:pPr>
              <w:pStyle w:val="Textkrper"/>
            </w:pPr>
            <w:r>
              <w:t>Maintenance &amp; Datamanagement</w:t>
            </w:r>
          </w:p>
        </w:tc>
      </w:tr>
      <w:tr w:rsidR="00EB4255" w14:paraId="08D1700C" w14:textId="77777777" w:rsidTr="00E70938">
        <w:tc>
          <w:tcPr>
            <w:tcW w:w="4743" w:type="dxa"/>
          </w:tcPr>
          <w:p w14:paraId="3D7A7E9B" w14:textId="77777777" w:rsidR="00EB4255" w:rsidRDefault="00EB4255" w:rsidP="00EB4255">
            <w:pPr>
              <w:pStyle w:val="Textkrper"/>
            </w:pPr>
            <w:r>
              <w:t>MTTF</w:t>
            </w:r>
          </w:p>
        </w:tc>
        <w:tc>
          <w:tcPr>
            <w:tcW w:w="4744" w:type="dxa"/>
          </w:tcPr>
          <w:p w14:paraId="1F57DD4C" w14:textId="77777777" w:rsidR="00EB4255" w:rsidRDefault="00EB4255" w:rsidP="00EB4255">
            <w:pPr>
              <w:pStyle w:val="Textkrper"/>
            </w:pPr>
            <w:r>
              <w:t>Mean Time to Failure</w:t>
            </w:r>
          </w:p>
        </w:tc>
      </w:tr>
      <w:tr w:rsidR="00EB4255" w14:paraId="0DF60739" w14:textId="77777777" w:rsidTr="00E70938">
        <w:tc>
          <w:tcPr>
            <w:tcW w:w="4743" w:type="dxa"/>
          </w:tcPr>
          <w:p w14:paraId="65C4421E" w14:textId="77777777" w:rsidR="00EB4255" w:rsidRDefault="00EB4255" w:rsidP="00EB4255">
            <w:pPr>
              <w:pStyle w:val="Textkrper"/>
            </w:pPr>
            <w:r>
              <w:t>NTZ</w:t>
            </w:r>
          </w:p>
        </w:tc>
        <w:tc>
          <w:tcPr>
            <w:tcW w:w="4744" w:type="dxa"/>
          </w:tcPr>
          <w:p w14:paraId="352956DC" w14:textId="77777777" w:rsidR="00EB4255" w:rsidRDefault="00EB4255" w:rsidP="00EB4255">
            <w:pPr>
              <w:pStyle w:val="Textkrper"/>
            </w:pPr>
            <w:r>
              <w:t>Neue Typ Zulassung</w:t>
            </w:r>
          </w:p>
        </w:tc>
      </w:tr>
      <w:tr w:rsidR="00EB4255" w14:paraId="02092B4C" w14:textId="77777777" w:rsidTr="00E70938">
        <w:tc>
          <w:tcPr>
            <w:tcW w:w="4743" w:type="dxa"/>
          </w:tcPr>
          <w:p w14:paraId="327FCC42" w14:textId="77777777" w:rsidR="00EB4255" w:rsidRDefault="00EB4255" w:rsidP="00EB4255">
            <w:pPr>
              <w:pStyle w:val="Textkrper"/>
            </w:pPr>
            <w:r>
              <w:t>OC</w:t>
            </w:r>
          </w:p>
        </w:tc>
        <w:tc>
          <w:tcPr>
            <w:tcW w:w="4744" w:type="dxa"/>
          </w:tcPr>
          <w:p w14:paraId="6BCBBC71" w14:textId="77777777" w:rsidR="00EB4255" w:rsidRDefault="00EB4255" w:rsidP="00EB4255">
            <w:pPr>
              <w:pStyle w:val="Textkrper"/>
            </w:pPr>
            <w:r>
              <w:t>Objekt Controller</w:t>
            </w:r>
          </w:p>
        </w:tc>
      </w:tr>
      <w:tr w:rsidR="00EB4255" w14:paraId="17475B78" w14:textId="77777777" w:rsidTr="00E70938">
        <w:tc>
          <w:tcPr>
            <w:tcW w:w="4743" w:type="dxa"/>
          </w:tcPr>
          <w:p w14:paraId="34CEB9FB" w14:textId="77777777" w:rsidR="00EB4255" w:rsidRDefault="00EB4255" w:rsidP="00EB4255">
            <w:pPr>
              <w:pStyle w:val="Textkrper"/>
            </w:pPr>
            <w:r>
              <w:t>PKI</w:t>
            </w:r>
          </w:p>
        </w:tc>
        <w:tc>
          <w:tcPr>
            <w:tcW w:w="4744" w:type="dxa"/>
          </w:tcPr>
          <w:p w14:paraId="79C1B4F0" w14:textId="77777777" w:rsidR="00EB4255" w:rsidRDefault="00EB4255" w:rsidP="00EB4255">
            <w:pPr>
              <w:pStyle w:val="Textkrper"/>
            </w:pPr>
            <w:r>
              <w:t>Public Key Infrastructur</w:t>
            </w:r>
          </w:p>
        </w:tc>
      </w:tr>
      <w:tr w:rsidR="00EB4255" w14:paraId="10B074C2" w14:textId="77777777" w:rsidTr="00E70938">
        <w:tc>
          <w:tcPr>
            <w:tcW w:w="4743" w:type="dxa"/>
          </w:tcPr>
          <w:p w14:paraId="278CBCDF" w14:textId="77777777" w:rsidR="00EB4255" w:rsidRDefault="00EB4255" w:rsidP="00EB4255">
            <w:pPr>
              <w:pStyle w:val="Textkrper"/>
            </w:pPr>
            <w:r>
              <w:t>RAMS</w:t>
            </w:r>
          </w:p>
        </w:tc>
        <w:tc>
          <w:tcPr>
            <w:tcW w:w="4744" w:type="dxa"/>
          </w:tcPr>
          <w:p w14:paraId="5D368C47" w14:textId="77777777" w:rsidR="00EB4255" w:rsidRDefault="00EB4255" w:rsidP="00EB4255">
            <w:pPr>
              <w:pStyle w:val="Textkrper"/>
            </w:pPr>
            <w:r>
              <w:t>Reliability, Availability, Maintainability, Safety</w:t>
            </w:r>
          </w:p>
        </w:tc>
      </w:tr>
      <w:tr w:rsidR="00EB4255" w14:paraId="1214F52B" w14:textId="77777777" w:rsidTr="00E70938">
        <w:tc>
          <w:tcPr>
            <w:tcW w:w="4743" w:type="dxa"/>
          </w:tcPr>
          <w:p w14:paraId="5C7BFEB5" w14:textId="77777777" w:rsidR="00EB4255" w:rsidRDefault="00EB4255" w:rsidP="00EB4255">
            <w:pPr>
              <w:pStyle w:val="Textkrper"/>
            </w:pPr>
            <w:r w:rsidRPr="00E70938">
              <w:t>SektVO</w:t>
            </w:r>
          </w:p>
        </w:tc>
        <w:tc>
          <w:tcPr>
            <w:tcW w:w="4744" w:type="dxa"/>
          </w:tcPr>
          <w:p w14:paraId="1BE7437E" w14:textId="77777777" w:rsidR="00EB4255" w:rsidRDefault="00EB4255" w:rsidP="00EB4255">
            <w:pPr>
              <w:pStyle w:val="Textkrper"/>
            </w:pPr>
            <w:r>
              <w:t>Sektorenverordnung</w:t>
            </w:r>
          </w:p>
        </w:tc>
      </w:tr>
      <w:tr w:rsidR="00EB4255" w14:paraId="4A6120FB" w14:textId="77777777" w:rsidTr="00E70938">
        <w:tc>
          <w:tcPr>
            <w:tcW w:w="4743" w:type="dxa"/>
          </w:tcPr>
          <w:p w14:paraId="490E3588" w14:textId="77777777" w:rsidR="00EB4255" w:rsidRPr="00E70938" w:rsidRDefault="00EB4255" w:rsidP="00EB4255">
            <w:pPr>
              <w:pStyle w:val="Textkrper"/>
            </w:pPr>
            <w:r>
              <w:t>SCI</w:t>
            </w:r>
          </w:p>
        </w:tc>
        <w:tc>
          <w:tcPr>
            <w:tcW w:w="4744" w:type="dxa"/>
          </w:tcPr>
          <w:p w14:paraId="4128841D" w14:textId="77777777" w:rsidR="00EB4255" w:rsidRDefault="00EB4255" w:rsidP="00EB4255">
            <w:pPr>
              <w:pStyle w:val="Textkrper"/>
            </w:pPr>
            <w:r w:rsidRPr="00217BD3">
              <w:t>Standard Communication Interface</w:t>
            </w:r>
          </w:p>
        </w:tc>
      </w:tr>
      <w:tr w:rsidR="00EB4255" w:rsidRPr="008039B8" w14:paraId="63B76CE0" w14:textId="77777777" w:rsidTr="00E70938">
        <w:tc>
          <w:tcPr>
            <w:tcW w:w="4743" w:type="dxa"/>
          </w:tcPr>
          <w:p w14:paraId="0B3B0BDD" w14:textId="77777777" w:rsidR="00EB4255" w:rsidRDefault="00EB4255" w:rsidP="00EB4255">
            <w:pPr>
              <w:pStyle w:val="Textkrper"/>
            </w:pPr>
            <w:r>
              <w:t>SCI-ILS</w:t>
            </w:r>
          </w:p>
        </w:tc>
        <w:tc>
          <w:tcPr>
            <w:tcW w:w="4744" w:type="dxa"/>
          </w:tcPr>
          <w:p w14:paraId="7342C61E" w14:textId="77777777" w:rsidR="00EB4255" w:rsidRPr="00217BD3" w:rsidRDefault="00EB4255" w:rsidP="00EB4255">
            <w:pPr>
              <w:pStyle w:val="Textkrper"/>
              <w:rPr>
                <w:lang w:val="en-US"/>
              </w:rPr>
            </w:pPr>
            <w:r w:rsidRPr="00217BD3">
              <w:rPr>
                <w:lang w:val="en-US"/>
              </w:rPr>
              <w:t>Standard Communication Interface Interlocking System</w:t>
            </w:r>
          </w:p>
        </w:tc>
      </w:tr>
      <w:tr w:rsidR="00EB4255" w14:paraId="3087BC80" w14:textId="77777777" w:rsidTr="00E70938">
        <w:tc>
          <w:tcPr>
            <w:tcW w:w="4743" w:type="dxa"/>
          </w:tcPr>
          <w:p w14:paraId="0ED8B082" w14:textId="77777777" w:rsidR="00EB4255" w:rsidRPr="00E70938" w:rsidRDefault="00EB4255" w:rsidP="00EB4255">
            <w:pPr>
              <w:pStyle w:val="Textkrper"/>
            </w:pPr>
            <w:r>
              <w:t>SI</w:t>
            </w:r>
          </w:p>
        </w:tc>
        <w:tc>
          <w:tcPr>
            <w:tcW w:w="4744" w:type="dxa"/>
          </w:tcPr>
          <w:p w14:paraId="29F82A9E" w14:textId="77777777" w:rsidR="00EB4255" w:rsidRDefault="00EB4255" w:rsidP="00EB4255">
            <w:pPr>
              <w:pStyle w:val="Textkrper"/>
            </w:pPr>
            <w:r>
              <w:t>Systemintegration</w:t>
            </w:r>
          </w:p>
        </w:tc>
      </w:tr>
      <w:tr w:rsidR="00EB4255" w14:paraId="66A58F52" w14:textId="77777777" w:rsidTr="00E70938">
        <w:tc>
          <w:tcPr>
            <w:tcW w:w="4743" w:type="dxa"/>
          </w:tcPr>
          <w:p w14:paraId="625750D1" w14:textId="77777777" w:rsidR="00EB4255" w:rsidRPr="00E70938" w:rsidRDefault="00EB4255" w:rsidP="00EB4255">
            <w:pPr>
              <w:pStyle w:val="Textkrper"/>
            </w:pPr>
            <w:r>
              <w:t>SIL</w:t>
            </w:r>
          </w:p>
        </w:tc>
        <w:tc>
          <w:tcPr>
            <w:tcW w:w="4744" w:type="dxa"/>
          </w:tcPr>
          <w:p w14:paraId="4AC4455B" w14:textId="77777777" w:rsidR="00EB4255" w:rsidRDefault="00EB4255" w:rsidP="00EB4255">
            <w:pPr>
              <w:pStyle w:val="Textkrper"/>
            </w:pPr>
            <w:r>
              <w:t>Safety Integrity Level</w:t>
            </w:r>
          </w:p>
        </w:tc>
      </w:tr>
      <w:tr w:rsidR="00EB4255" w14:paraId="2980A4F2" w14:textId="77777777" w:rsidTr="00E70938">
        <w:tc>
          <w:tcPr>
            <w:tcW w:w="4743" w:type="dxa"/>
          </w:tcPr>
          <w:p w14:paraId="78781FC4" w14:textId="77777777" w:rsidR="00EB4255" w:rsidRDefault="00EB4255" w:rsidP="00EB4255">
            <w:pPr>
              <w:pStyle w:val="Textkrper"/>
            </w:pPr>
            <w:r>
              <w:t>SV</w:t>
            </w:r>
          </w:p>
        </w:tc>
        <w:tc>
          <w:tcPr>
            <w:tcW w:w="4744" w:type="dxa"/>
          </w:tcPr>
          <w:p w14:paraId="3367A062" w14:textId="77777777" w:rsidR="00EB4255" w:rsidRDefault="00EB4255" w:rsidP="00EB4255">
            <w:pPr>
              <w:pStyle w:val="Textkrper"/>
            </w:pPr>
            <w:r>
              <w:t>Stromversorgung</w:t>
            </w:r>
          </w:p>
        </w:tc>
      </w:tr>
      <w:tr w:rsidR="00EB4255" w14:paraId="585106A4" w14:textId="77777777" w:rsidTr="00E70938">
        <w:tc>
          <w:tcPr>
            <w:tcW w:w="4743" w:type="dxa"/>
          </w:tcPr>
          <w:p w14:paraId="4744AD7B" w14:textId="77777777" w:rsidR="00EB4255" w:rsidRDefault="00EB4255" w:rsidP="00EB4255">
            <w:pPr>
              <w:pStyle w:val="Textkrper"/>
            </w:pPr>
            <w:r>
              <w:t>TK</w:t>
            </w:r>
          </w:p>
        </w:tc>
        <w:tc>
          <w:tcPr>
            <w:tcW w:w="4744" w:type="dxa"/>
          </w:tcPr>
          <w:p w14:paraId="30C03228" w14:textId="77777777" w:rsidR="00EB4255" w:rsidRDefault="00EB4255" w:rsidP="00EB4255">
            <w:pPr>
              <w:pStyle w:val="Textkrper"/>
            </w:pPr>
            <w:r>
              <w:t>Telekommunikation</w:t>
            </w:r>
          </w:p>
        </w:tc>
      </w:tr>
      <w:tr w:rsidR="00EB4255" w14:paraId="7DE75B03" w14:textId="77777777" w:rsidTr="00E70938">
        <w:tc>
          <w:tcPr>
            <w:tcW w:w="4743" w:type="dxa"/>
          </w:tcPr>
          <w:p w14:paraId="3778A0D0" w14:textId="77777777" w:rsidR="00EB4255" w:rsidRDefault="00EB4255" w:rsidP="00EB4255">
            <w:pPr>
              <w:pStyle w:val="Textkrper"/>
            </w:pPr>
            <w:r>
              <w:t>VPN</w:t>
            </w:r>
          </w:p>
        </w:tc>
        <w:tc>
          <w:tcPr>
            <w:tcW w:w="4744" w:type="dxa"/>
          </w:tcPr>
          <w:p w14:paraId="29BE203C" w14:textId="77777777" w:rsidR="00EB4255" w:rsidRDefault="00EB4255" w:rsidP="00EB4255">
            <w:pPr>
              <w:pStyle w:val="Textkrper"/>
            </w:pPr>
            <w:r>
              <w:t>Virtuell Privat Network</w:t>
            </w:r>
          </w:p>
        </w:tc>
      </w:tr>
    </w:tbl>
    <w:p w14:paraId="2F9B6B4A" w14:textId="77777777" w:rsidR="00924AB4" w:rsidRPr="00E70938" w:rsidRDefault="00924AB4" w:rsidP="00924AB4">
      <w:pPr>
        <w:pStyle w:val="berschrift1"/>
      </w:pPr>
      <w:bookmarkStart w:id="329" w:name="_Toc520724389"/>
      <w:r w:rsidRPr="00E70938">
        <w:lastRenderedPageBreak/>
        <w:t>Anhang</w:t>
      </w:r>
      <w:bookmarkEnd w:id="329"/>
    </w:p>
    <w:p w14:paraId="786FD09E" w14:textId="78A20EC1" w:rsidR="00B21EB4" w:rsidRDefault="00A35D71" w:rsidP="00B21EB4">
      <w:pPr>
        <w:pStyle w:val="berschrift2"/>
      </w:pPr>
      <w:bookmarkStart w:id="330" w:name="_Toc520724390"/>
      <w:r w:rsidRPr="00D61A52">
        <w:rPr>
          <w:sz w:val="20"/>
        </w:rPr>
        <w:t>Modul</w:t>
      </w:r>
      <w:r w:rsidR="003F7AFB">
        <w:t>struktur DSTW</w:t>
      </w:r>
      <w:bookmarkEnd w:id="330"/>
    </w:p>
    <w:p w14:paraId="74A33C53" w14:textId="77777777" w:rsidR="00B21EB4" w:rsidRDefault="00217BD3" w:rsidP="00B21EB4">
      <w:pPr>
        <w:pStyle w:val="Textkrper"/>
      </w:pPr>
      <w:r>
        <w:rPr>
          <w:noProof/>
        </w:rPr>
        <w:drawing>
          <wp:inline distT="0" distB="0" distL="0" distR="0" wp14:anchorId="1DB2B87F" wp14:editId="6C5CB434">
            <wp:extent cx="6137139" cy="4284430"/>
            <wp:effectExtent l="0" t="0" r="0" b="190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42151" cy="4287929"/>
                    </a:xfrm>
                    <a:prstGeom prst="rect">
                      <a:avLst/>
                    </a:prstGeom>
                  </pic:spPr>
                </pic:pic>
              </a:graphicData>
            </a:graphic>
          </wp:inline>
        </w:drawing>
      </w:r>
    </w:p>
    <w:p w14:paraId="354E30F7" w14:textId="77777777" w:rsidR="00284CFC" w:rsidRDefault="00AB28F1" w:rsidP="00B21EB4">
      <w:pPr>
        <w:pStyle w:val="Textkrper"/>
      </w:pPr>
      <w:r>
        <w:object w:dxaOrig="1537" w:dyaOrig="994" w14:anchorId="3B7A2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50.1pt" o:ole="">
            <v:imagedata r:id="rId13" o:title=""/>
          </v:shape>
          <o:OLEObject Type="Embed" ProgID="AcroExch.Document.DC" ShapeID="_x0000_i1025" DrawAspect="Icon" ObjectID="_1703941647" r:id="rId14"/>
        </w:object>
      </w:r>
    </w:p>
    <w:p w14:paraId="13B95477" w14:textId="77777777" w:rsidR="00ED1A23" w:rsidRDefault="00ED1A23">
      <w:r>
        <w:br w:type="page"/>
      </w:r>
    </w:p>
    <w:p w14:paraId="47EA1FD0" w14:textId="77777777" w:rsidR="00EE5486" w:rsidRDefault="00EE5486" w:rsidP="003F7AFB">
      <w:pPr>
        <w:pStyle w:val="berschrift2"/>
      </w:pPr>
      <w:bookmarkStart w:id="331" w:name="_Toc520724391"/>
      <w:r w:rsidRPr="00012833">
        <w:lastRenderedPageBreak/>
        <w:t>Rahmenbedingun</w:t>
      </w:r>
      <w:r>
        <w:t>g</w:t>
      </w:r>
      <w:r w:rsidRPr="00012833">
        <w:t>en</w:t>
      </w:r>
      <w:r>
        <w:t xml:space="preserve"> RAMS</w:t>
      </w:r>
      <w:bookmarkEnd w:id="331"/>
    </w:p>
    <w:p w14:paraId="7BD34C72" w14:textId="77777777" w:rsidR="00A96BCC" w:rsidRPr="00A96BCC" w:rsidRDefault="00A96BCC" w:rsidP="00A96BCC">
      <w:pPr>
        <w:pStyle w:val="Textkrper"/>
      </w:pPr>
    </w:p>
    <w:p w14:paraId="7428A21A" w14:textId="77777777" w:rsidR="00EE5486" w:rsidRPr="00012833" w:rsidRDefault="00EE5486" w:rsidP="00C451E3">
      <w:pPr>
        <w:pStyle w:val="Listenabsatz"/>
        <w:numPr>
          <w:ilvl w:val="1"/>
          <w:numId w:val="8"/>
        </w:numPr>
      </w:pPr>
      <w:r w:rsidRPr="00012833">
        <w:t xml:space="preserve">Für die Angabe der RAMS-Anforderungen gelten Ausfälle als </w:t>
      </w:r>
      <w:r w:rsidRPr="00012833">
        <w:rPr>
          <w:b/>
        </w:rPr>
        <w:t>„Störung“</w:t>
      </w:r>
      <w:r w:rsidRPr="00012833">
        <w:t>, die Auswirkungen auf den Bahnbetrieb (Verspätungsminuten) haben können.</w:t>
      </w:r>
    </w:p>
    <w:p w14:paraId="55DFC6D7" w14:textId="77777777" w:rsidR="00EE5486" w:rsidRPr="00012833" w:rsidRDefault="00EE5486" w:rsidP="00C451E3">
      <w:pPr>
        <w:pStyle w:val="Listenabsatz"/>
        <w:numPr>
          <w:ilvl w:val="1"/>
          <w:numId w:val="8"/>
        </w:numPr>
      </w:pPr>
      <w:r w:rsidRPr="00012833">
        <w:t xml:space="preserve">Für die Angabe der RAMS-Anforderungen gelten Ausfälle als </w:t>
      </w:r>
      <w:r w:rsidRPr="00012833">
        <w:rPr>
          <w:b/>
        </w:rPr>
        <w:t>„Fehler“</w:t>
      </w:r>
      <w:r w:rsidRPr="00012833">
        <w:t>, die keine direkte Auswirkung auf den Bahnbetrieb haben (keine Verspätungsminuten, z.B. Redundanzausfälle).</w:t>
      </w:r>
    </w:p>
    <w:p w14:paraId="04DC08A4" w14:textId="7F25489F" w:rsidR="00EE5486" w:rsidRPr="00012833" w:rsidRDefault="00EE5486" w:rsidP="00C451E3">
      <w:pPr>
        <w:pStyle w:val="Listenabsatz"/>
        <w:numPr>
          <w:ilvl w:val="1"/>
          <w:numId w:val="8"/>
        </w:numPr>
      </w:pPr>
      <w:r w:rsidRPr="00012833">
        <w:t>Die für die Angabe der RAMS-Anforderungen verwe</w:t>
      </w:r>
      <w:r w:rsidR="00C43496">
        <w:t>ndete Größe Entstördauer (ESD)</w:t>
      </w:r>
      <w:r w:rsidRPr="00012833">
        <w:t xml:space="preserve"> entspricht der reinen Reparaturzeit vor Ort und enthält keine Zeiten für Ersatzteilbeschaffung und Anfahrt.</w:t>
      </w:r>
    </w:p>
    <w:p w14:paraId="08442996" w14:textId="7F02C013" w:rsidR="00EE5486" w:rsidRPr="00012833" w:rsidRDefault="00EE5486" w:rsidP="00C451E3">
      <w:pPr>
        <w:pStyle w:val="Listenabsatz"/>
        <w:numPr>
          <w:ilvl w:val="1"/>
          <w:numId w:val="8"/>
        </w:numPr>
      </w:pPr>
      <w:r w:rsidRPr="00012833">
        <w:t>Die für die Angabe der RAMS-</w:t>
      </w:r>
      <w:r w:rsidR="00C43496">
        <w:t>Anforderungen verwendete Größe Fehlerbestehensdauer (FBD)</w:t>
      </w:r>
      <w:r w:rsidRPr="00012833">
        <w:t xml:space="preserve"> entspricht der gesamten Zeit vom Erkennen des Ausfalls bis zur abgeschlossenen Instandsetzung.</w:t>
      </w:r>
    </w:p>
    <w:p w14:paraId="39FC2733" w14:textId="77777777" w:rsidR="00EE5486" w:rsidRPr="00012833" w:rsidRDefault="00EE5486" w:rsidP="00C451E3">
      <w:pPr>
        <w:pStyle w:val="Listenabsatz"/>
        <w:numPr>
          <w:ilvl w:val="1"/>
          <w:numId w:val="8"/>
        </w:numPr>
      </w:pPr>
      <w:r>
        <w:t xml:space="preserve">Für das Teilsystem </w:t>
      </w:r>
      <w:r w:rsidRPr="00EE5486">
        <w:rPr>
          <w:b/>
        </w:rPr>
        <w:t>DSTW-ZE</w:t>
      </w:r>
      <w:r w:rsidRPr="00012833">
        <w:t xml:space="preserve"> wird für Störungen eine durchschnittliche Fehlerbestehensdauer (FBD) von 2 h angenommen.</w:t>
      </w:r>
    </w:p>
    <w:p w14:paraId="1978A2DA" w14:textId="77777777" w:rsidR="00EE5486" w:rsidRDefault="00EE5486" w:rsidP="00C451E3">
      <w:pPr>
        <w:pStyle w:val="Listenabsatz"/>
        <w:numPr>
          <w:ilvl w:val="1"/>
          <w:numId w:val="8"/>
        </w:numPr>
      </w:pPr>
      <w:r w:rsidRPr="00012833">
        <w:t xml:space="preserve">Für das Teilsystem </w:t>
      </w:r>
      <w:r w:rsidRPr="00EE5486">
        <w:rPr>
          <w:b/>
        </w:rPr>
        <w:t>DSTW-ZE</w:t>
      </w:r>
      <w:r w:rsidRPr="00012833">
        <w:t xml:space="preserve"> wird für Fehler eine durchschnittliche Fehlerbestehensdauer (FBD) von 25 h angenommen.</w:t>
      </w:r>
    </w:p>
    <w:p w14:paraId="440C3812" w14:textId="77777777" w:rsidR="00EE5486" w:rsidRPr="00012833" w:rsidRDefault="00EE5486" w:rsidP="00C451E3">
      <w:pPr>
        <w:pStyle w:val="Listenabsatz"/>
        <w:numPr>
          <w:ilvl w:val="1"/>
          <w:numId w:val="8"/>
        </w:numPr>
      </w:pPr>
      <w:r w:rsidRPr="00012833">
        <w:t xml:space="preserve">Für das Teilsystem </w:t>
      </w:r>
      <w:r w:rsidRPr="00EE5486">
        <w:rPr>
          <w:b/>
        </w:rPr>
        <w:t>Lichtsignal</w:t>
      </w:r>
      <w:r w:rsidRPr="00012833">
        <w:t xml:space="preserve"> wird für Störungen eine durchschnittliche Fehlerbestehensdauer (FBD) von </w:t>
      </w:r>
      <w:r>
        <w:t>4</w:t>
      </w:r>
      <w:r w:rsidRPr="00012833">
        <w:t xml:space="preserve"> h angenommen.</w:t>
      </w:r>
    </w:p>
    <w:p w14:paraId="23CFF131" w14:textId="77777777" w:rsidR="00EE5486" w:rsidRPr="00012833" w:rsidRDefault="00EE5486" w:rsidP="00C451E3">
      <w:pPr>
        <w:pStyle w:val="Listenabsatz"/>
        <w:numPr>
          <w:ilvl w:val="1"/>
          <w:numId w:val="8"/>
        </w:numPr>
      </w:pPr>
      <w:r w:rsidRPr="00012833">
        <w:t xml:space="preserve">Für das Teilsystem </w:t>
      </w:r>
      <w:r w:rsidRPr="00EE5486">
        <w:rPr>
          <w:b/>
        </w:rPr>
        <w:t>Lichtsignal</w:t>
      </w:r>
      <w:r w:rsidRPr="00012833">
        <w:t xml:space="preserve"> wird für Fehler eine durchschnittliche Fehlerbestehensdauer (FBD) von 25 h angenommen.</w:t>
      </w:r>
    </w:p>
    <w:p w14:paraId="7B64B8CB" w14:textId="77777777" w:rsidR="00EE5486" w:rsidRPr="00012833" w:rsidRDefault="00EE5486" w:rsidP="00C451E3">
      <w:pPr>
        <w:pStyle w:val="Listenabsatz"/>
        <w:numPr>
          <w:ilvl w:val="1"/>
          <w:numId w:val="8"/>
        </w:numPr>
      </w:pPr>
      <w:r w:rsidRPr="00012833">
        <w:t xml:space="preserve">Für das Teilsystem </w:t>
      </w:r>
      <w:r w:rsidRPr="00EE5486">
        <w:rPr>
          <w:b/>
        </w:rPr>
        <w:t>Weiche</w:t>
      </w:r>
      <w:r w:rsidRPr="00012833">
        <w:t xml:space="preserve"> wird für Störungen eine durchschnittliche Fehlerbestehensdauer (FBD) von </w:t>
      </w:r>
      <w:r>
        <w:t>4</w:t>
      </w:r>
      <w:r w:rsidRPr="00012833">
        <w:t xml:space="preserve"> h angenommen.</w:t>
      </w:r>
    </w:p>
    <w:p w14:paraId="62123556" w14:textId="77777777" w:rsidR="00EE5486" w:rsidRPr="00012833" w:rsidRDefault="00EE5486" w:rsidP="00C451E3">
      <w:pPr>
        <w:pStyle w:val="Listenabsatz"/>
        <w:numPr>
          <w:ilvl w:val="1"/>
          <w:numId w:val="8"/>
        </w:numPr>
      </w:pPr>
      <w:r w:rsidRPr="00012833">
        <w:t xml:space="preserve">Für das Teilsystem </w:t>
      </w:r>
      <w:r w:rsidRPr="00EE5486">
        <w:rPr>
          <w:b/>
        </w:rPr>
        <w:t>Weiche</w:t>
      </w:r>
      <w:r w:rsidRPr="00012833">
        <w:t xml:space="preserve"> wird für Fehler eine durchschnittliche Fehlerbestehensdauer (FBD) von 25 h angenommen.</w:t>
      </w:r>
    </w:p>
    <w:p w14:paraId="6F950C2A" w14:textId="77777777" w:rsidR="00EE5486" w:rsidRPr="00012833" w:rsidRDefault="00EE5486" w:rsidP="00C451E3">
      <w:pPr>
        <w:pStyle w:val="Listenabsatz"/>
        <w:numPr>
          <w:ilvl w:val="1"/>
          <w:numId w:val="8"/>
        </w:numPr>
      </w:pPr>
      <w:r w:rsidRPr="00012833">
        <w:t xml:space="preserve">Für das Teilsystem </w:t>
      </w:r>
      <w:r w:rsidRPr="00EE5486">
        <w:rPr>
          <w:b/>
        </w:rPr>
        <w:t>Achszählsystem</w:t>
      </w:r>
      <w:r w:rsidRPr="00012833">
        <w:t xml:space="preserve"> wird für Störungen eine durchschnittliche Fehlerbestehensdauer (FBD) von </w:t>
      </w:r>
      <w:r>
        <w:t>4</w:t>
      </w:r>
      <w:r w:rsidRPr="00012833">
        <w:t xml:space="preserve"> h angenommen.</w:t>
      </w:r>
    </w:p>
    <w:p w14:paraId="4400A4FD" w14:textId="77777777" w:rsidR="00EE5486" w:rsidRPr="00012833" w:rsidRDefault="00EE5486" w:rsidP="00C451E3">
      <w:pPr>
        <w:pStyle w:val="Listenabsatz"/>
        <w:numPr>
          <w:ilvl w:val="1"/>
          <w:numId w:val="8"/>
        </w:numPr>
      </w:pPr>
      <w:r w:rsidRPr="00012833">
        <w:t xml:space="preserve">Für das Teilsystem </w:t>
      </w:r>
      <w:r w:rsidRPr="00EE5486">
        <w:rPr>
          <w:b/>
        </w:rPr>
        <w:t>Achszählsystem</w:t>
      </w:r>
      <w:r w:rsidRPr="00012833">
        <w:t xml:space="preserve"> wird für Fehler eine durchschnittliche Fehlerbestehensdauer (FBD) von 25 h angenommen.</w:t>
      </w:r>
    </w:p>
    <w:p w14:paraId="67C64FF4" w14:textId="1F806DF9" w:rsidR="00EE5486" w:rsidRDefault="00EE5486" w:rsidP="00C451E3">
      <w:pPr>
        <w:pStyle w:val="Listenabsatz"/>
        <w:numPr>
          <w:ilvl w:val="1"/>
          <w:numId w:val="8"/>
        </w:numPr>
      </w:pPr>
      <w:r w:rsidRPr="00012833">
        <w:t xml:space="preserve">Für das Teilsystem </w:t>
      </w:r>
      <w:r w:rsidRPr="00EE5486">
        <w:rPr>
          <w:b/>
        </w:rPr>
        <w:t>MDM</w:t>
      </w:r>
      <w:r w:rsidRPr="00012833">
        <w:t xml:space="preserve"> wird für Fehler eine durchschnittliche Fehlerbestehensdauer (FBD) von 25 h angenommen.</w:t>
      </w:r>
    </w:p>
    <w:p w14:paraId="05487EBC" w14:textId="614AD072" w:rsidR="00CD1EBF" w:rsidRPr="00012833" w:rsidRDefault="00CD1EBF" w:rsidP="00CD1EBF">
      <w:pPr>
        <w:pStyle w:val="Listenabsatz"/>
        <w:numPr>
          <w:ilvl w:val="1"/>
          <w:numId w:val="8"/>
        </w:numPr>
      </w:pPr>
      <w:r w:rsidRPr="00012833">
        <w:t xml:space="preserve">Für das Teilsystem </w:t>
      </w:r>
      <w:r>
        <w:rPr>
          <w:b/>
        </w:rPr>
        <w:t>ILS-Adapter</w:t>
      </w:r>
      <w:r w:rsidRPr="00012833">
        <w:t xml:space="preserve"> wird für Störungen eine durchschnittliche Fehlerbestehensdauer (FBD) von </w:t>
      </w:r>
      <w:r>
        <w:t>2</w:t>
      </w:r>
      <w:r w:rsidRPr="00012833">
        <w:t xml:space="preserve"> h angenommen.</w:t>
      </w:r>
    </w:p>
    <w:p w14:paraId="1D07BE0E" w14:textId="7576E8FC" w:rsidR="00CD1EBF" w:rsidRPr="00012833" w:rsidRDefault="00CD1EBF" w:rsidP="00CD1EBF">
      <w:pPr>
        <w:pStyle w:val="Listenabsatz"/>
        <w:numPr>
          <w:ilvl w:val="1"/>
          <w:numId w:val="8"/>
        </w:numPr>
      </w:pPr>
      <w:r w:rsidRPr="00012833">
        <w:t xml:space="preserve">Für das Teilsystem </w:t>
      </w:r>
      <w:r>
        <w:rPr>
          <w:b/>
        </w:rPr>
        <w:t>ILS-Adapter</w:t>
      </w:r>
      <w:r w:rsidRPr="00012833">
        <w:t xml:space="preserve"> wird für Fehler eine durchschnittliche Fehlerbestehensdauer (FBD) von 25 h angenommen.</w:t>
      </w:r>
    </w:p>
    <w:p w14:paraId="0A30E741" w14:textId="2E58103B" w:rsidR="002F256F" w:rsidRPr="00EE5486" w:rsidRDefault="002F256F" w:rsidP="00D73C8D"/>
    <w:sectPr w:rsidR="002F256F" w:rsidRPr="00EE5486" w:rsidSect="0051465A">
      <w:footerReference w:type="default" r:id="rId15"/>
      <w:headerReference w:type="first" r:id="rId16"/>
      <w:footerReference w:type="first" r:id="rId17"/>
      <w:pgSz w:w="11906" w:h="16838" w:code="9"/>
      <w:pgMar w:top="1134" w:right="1133" w:bottom="992" w:left="1276" w:header="369"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1F83C" w14:textId="77777777" w:rsidR="008C3CB5" w:rsidRDefault="008C3CB5">
      <w:r>
        <w:separator/>
      </w:r>
    </w:p>
  </w:endnote>
  <w:endnote w:type="continuationSeparator" w:id="0">
    <w:p w14:paraId="5692A939" w14:textId="77777777" w:rsidR="008C3CB5" w:rsidRDefault="008C3CB5">
      <w:r>
        <w:continuationSeparator/>
      </w:r>
    </w:p>
  </w:endnote>
  <w:endnote w:type="continuationNotice" w:id="1">
    <w:p w14:paraId="74773F5E" w14:textId="77777777" w:rsidR="008C3CB5" w:rsidRDefault="008C3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BEFE3" w14:textId="7FDA9000" w:rsidR="007C5983" w:rsidRDefault="007C5983" w:rsidP="00130599">
    <w:pPr>
      <w:pStyle w:val="Fuzeile"/>
    </w:pPr>
    <w:r>
      <w:rPr>
        <w:noProof/>
        <w:color w:val="FFFFFF"/>
      </w:rPr>
      <w:drawing>
        <wp:anchor distT="0" distB="0" distL="114300" distR="114300" simplePos="0" relativeHeight="251658240" behindDoc="0" locked="0" layoutInCell="1" allowOverlap="1" wp14:anchorId="041EAA12" wp14:editId="276F343B">
          <wp:simplePos x="0" y="0"/>
          <wp:positionH relativeFrom="page">
            <wp:posOffset>5208905</wp:posOffset>
          </wp:positionH>
          <wp:positionV relativeFrom="paragraph">
            <wp:posOffset>10795</wp:posOffset>
          </wp:positionV>
          <wp:extent cx="2206625" cy="438785"/>
          <wp:effectExtent l="0" t="0" r="3175"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L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6625" cy="438785"/>
                  </a:xfrm>
                  <a:prstGeom prst="rect">
                    <a:avLst/>
                  </a:prstGeom>
                </pic:spPr>
              </pic:pic>
            </a:graphicData>
          </a:graphic>
          <wp14:sizeRelH relativeFrom="margin">
            <wp14:pctWidth>0</wp14:pctWidth>
          </wp14:sizeRelH>
          <wp14:sizeRelV relativeFrom="margin">
            <wp14:pctHeight>0</wp14:pctHeight>
          </wp14:sizeRelV>
        </wp:anchor>
      </w:drawing>
    </w:r>
    <w:r w:rsidRPr="00111B95">
      <w:t>Ersteller:</w:t>
    </w:r>
    <w:r>
      <w:t xml:space="preserve"> </w:t>
    </w:r>
    <w:r w:rsidR="005A04C7">
      <w:t>F</w:t>
    </w:r>
    <w:r w:rsidR="00587502">
      <w:t>E</w:t>
    </w:r>
    <w:r>
      <w:t>.EI</w:t>
    </w:r>
    <w:r w:rsidR="00A35D71">
      <w:t xml:space="preserve"> 22</w:t>
    </w:r>
    <w:r w:rsidRPr="00111B95">
      <w:tab/>
    </w:r>
    <w:r>
      <w:t xml:space="preserve">Seite </w:t>
    </w:r>
    <w:r w:rsidRPr="00253B2B">
      <w:rPr>
        <w:lang w:val="en-GB"/>
      </w:rPr>
      <w:fldChar w:fldCharType="begin"/>
    </w:r>
    <w:r w:rsidRPr="00111B95">
      <w:instrText xml:space="preserve"> PAGE </w:instrText>
    </w:r>
    <w:r w:rsidRPr="00253B2B">
      <w:rPr>
        <w:lang w:val="en-GB"/>
      </w:rPr>
      <w:fldChar w:fldCharType="separate"/>
    </w:r>
    <w:r>
      <w:rPr>
        <w:noProof/>
      </w:rPr>
      <w:t>2</w:t>
    </w:r>
    <w:r w:rsidRPr="00253B2B">
      <w:rPr>
        <w:lang w:val="en-GB"/>
      </w:rPr>
      <w:fldChar w:fldCharType="end"/>
    </w:r>
    <w:r w:rsidRPr="00111B95">
      <w:t xml:space="preserve"> von </w:t>
    </w:r>
    <w:fldSimple w:instr=" NUMPAGES   \* MERGEFORMAT ">
      <w:r>
        <w:rPr>
          <w:noProof/>
        </w:rPr>
        <w:t>35</w:t>
      </w:r>
    </w:fldSimple>
  </w:p>
  <w:p w14:paraId="0BCE95CF" w14:textId="3C1D0838" w:rsidR="007C5983" w:rsidRPr="00111B95" w:rsidRDefault="007C5983" w:rsidP="00130599">
    <w:pPr>
      <w:pStyle w:val="Fuzeile"/>
    </w:pPr>
    <w:r>
      <w:t xml:space="preserve">Stand: </w:t>
    </w:r>
    <w:r w:rsidR="00A35D71">
      <w:fldChar w:fldCharType="begin"/>
    </w:r>
    <w:r w:rsidR="00A35D71">
      <w:instrText xml:space="preserve"> TIME \@ "dd.MM.yyyy" </w:instrText>
    </w:r>
    <w:r w:rsidR="00A35D71">
      <w:fldChar w:fldCharType="separate"/>
    </w:r>
    <w:r w:rsidR="00496092">
      <w:rPr>
        <w:noProof/>
      </w:rPr>
      <w:t>17.01.2022</w:t>
    </w:r>
    <w:r w:rsidR="00A35D71">
      <w:fldChar w:fldCharType="end"/>
    </w:r>
    <w:r w:rsidR="00A35D71">
      <w:t xml:space="preserve"> </w:t>
    </w:r>
    <w:r>
      <w:t>V0</w:t>
    </w:r>
    <w:r w:rsidR="00A35D71">
      <w:t>3</w:t>
    </w:r>
    <w:r w:rsidR="00496092">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9F753" w14:textId="029C7295" w:rsidR="007C5983" w:rsidRDefault="007C5983" w:rsidP="00E106C0">
    <w:pPr>
      <w:pStyle w:val="Fuzeile"/>
      <w:tabs>
        <w:tab w:val="left" w:pos="9169"/>
      </w:tabs>
    </w:pPr>
    <w:r>
      <w:rPr>
        <w:noProof/>
        <w:color w:val="FFFFFF"/>
      </w:rPr>
      <w:drawing>
        <wp:anchor distT="0" distB="0" distL="114300" distR="114300" simplePos="0" relativeHeight="251658242" behindDoc="0" locked="0" layoutInCell="1" allowOverlap="1" wp14:anchorId="46E46970" wp14:editId="43F2DB9C">
          <wp:simplePos x="0" y="0"/>
          <wp:positionH relativeFrom="page">
            <wp:posOffset>5207635</wp:posOffset>
          </wp:positionH>
          <wp:positionV relativeFrom="paragraph">
            <wp:posOffset>-66675</wp:posOffset>
          </wp:positionV>
          <wp:extent cx="2206625" cy="438785"/>
          <wp:effectExtent l="0" t="0" r="3175" b="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L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6625" cy="43878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CE54C" w14:textId="77777777" w:rsidR="008C3CB5" w:rsidRDefault="008C3CB5">
      <w:r>
        <w:separator/>
      </w:r>
    </w:p>
  </w:footnote>
  <w:footnote w:type="continuationSeparator" w:id="0">
    <w:p w14:paraId="46AC6E2F" w14:textId="77777777" w:rsidR="008C3CB5" w:rsidRDefault="008C3CB5">
      <w:r>
        <w:continuationSeparator/>
      </w:r>
    </w:p>
  </w:footnote>
  <w:footnote w:type="continuationNotice" w:id="1">
    <w:p w14:paraId="414D3B04" w14:textId="77777777" w:rsidR="008C3CB5" w:rsidRDefault="008C3C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48B3E" w14:textId="77777777" w:rsidR="007C5983" w:rsidRPr="00AC7699" w:rsidRDefault="007C5983" w:rsidP="00111B95">
    <w:r>
      <w:rPr>
        <w:noProof/>
        <w:szCs w:val="6"/>
      </w:rPr>
      <w:drawing>
        <wp:anchor distT="0" distB="0" distL="114300" distR="114300" simplePos="0" relativeHeight="251658241" behindDoc="0" locked="0" layoutInCell="0" allowOverlap="1" wp14:anchorId="70337E0B" wp14:editId="0467D770">
          <wp:simplePos x="0" y="0"/>
          <wp:positionH relativeFrom="page">
            <wp:posOffset>6113721</wp:posOffset>
          </wp:positionH>
          <wp:positionV relativeFrom="page">
            <wp:posOffset>255181</wp:posOffset>
          </wp:positionV>
          <wp:extent cx="563526" cy="404038"/>
          <wp:effectExtent l="0" t="0" r="8255" b="0"/>
          <wp:wrapNone/>
          <wp:docPr id="1" name="Logo_Konzept" descr="DB-MNL_rgb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onzept" descr="DB-MNL_rgb_M"/>
                  <pic:cNvPicPr>
                    <a:picLocks noChangeAspect="1" noChangeArrowheads="1"/>
                  </pic:cNvPicPr>
                </pic:nvPicPr>
                <pic:blipFill rotWithShape="1">
                  <a:blip r:embed="rId1">
                    <a:extLst>
                      <a:ext uri="{28A0092B-C50C-407E-A947-70E740481C1C}">
                        <a14:useLocalDpi xmlns:a14="http://schemas.microsoft.com/office/drawing/2010/main" val="0"/>
                      </a:ext>
                    </a:extLst>
                  </a:blip>
                  <a:srcRect r="53045" b="-5345"/>
                  <a:stretch/>
                </pic:blipFill>
                <pic:spPr bwMode="auto">
                  <a:xfrm>
                    <a:off x="0" y="0"/>
                    <a:ext cx="563526" cy="40403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9EA7B6" w14:textId="77777777" w:rsidR="007C5983" w:rsidRPr="009453D8" w:rsidRDefault="007C5983" w:rsidP="005D3447">
    <w:pPr>
      <w:ind w:left="-851"/>
      <w:rPr>
        <w:b/>
        <w:color w:val="auto"/>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3D41952"/>
    <w:lvl w:ilvl="0">
      <w:start w:val="1"/>
      <w:numFmt w:val="decimal"/>
      <w:pStyle w:val="Listennummer"/>
      <w:lvlText w:val="%1."/>
      <w:lvlJc w:val="left"/>
      <w:pPr>
        <w:tabs>
          <w:tab w:val="num" w:pos="360"/>
        </w:tabs>
        <w:ind w:left="360" w:hanging="360"/>
      </w:pPr>
    </w:lvl>
  </w:abstractNum>
  <w:abstractNum w:abstractNumId="1" w15:restartNumberingAfterBreak="0">
    <w:nsid w:val="01891F6C"/>
    <w:multiLevelType w:val="multilevel"/>
    <w:tmpl w:val="17A8E6F2"/>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 w15:restartNumberingAfterBreak="0">
    <w:nsid w:val="1E530DED"/>
    <w:multiLevelType w:val="multilevel"/>
    <w:tmpl w:val="531CAD8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426" w:firstLine="0"/>
      </w:pPr>
      <w:rPr>
        <w:rFonts w:ascii="DB Office" w:hAnsi="DB Office" w:hint="default"/>
        <w:b/>
        <w:i w:val="0"/>
        <w:caps w:val="0"/>
        <w:strike w:val="0"/>
        <w:dstrike w:val="0"/>
        <w:vanish w:val="0"/>
        <w:color w:val="000000"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suff w:val="space"/>
      <w:lvlText w:val="%1.%2.%3.%4"/>
      <w:lvlJc w:val="left"/>
      <w:pPr>
        <w:ind w:left="0" w:firstLine="0"/>
      </w:pPr>
      <w:rPr>
        <w:rFonts w:cs="Times New Roman"/>
        <w:b/>
        <w:bCs w:val="0"/>
        <w:i w:val="0"/>
        <w:iCs w:val="0"/>
        <w:caps w:val="0"/>
        <w:smallCaps w:val="0"/>
        <w:strike w:val="0"/>
        <w:dstrike w:val="0"/>
        <w:outline w:val="0"/>
        <w:shadow w:val="0"/>
        <w:emboss w:val="0"/>
        <w:imprint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3" w15:restartNumberingAfterBreak="0">
    <w:nsid w:val="2C85261C"/>
    <w:multiLevelType w:val="hybridMultilevel"/>
    <w:tmpl w:val="5AF83F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DD21A3"/>
    <w:multiLevelType w:val="singleLevel"/>
    <w:tmpl w:val="0F883C34"/>
    <w:lvl w:ilvl="0">
      <w:start w:val="1"/>
      <w:numFmt w:val="bullet"/>
      <w:pStyle w:val="Aufzhlung3"/>
      <w:lvlText w:val=""/>
      <w:lvlJc w:val="left"/>
      <w:pPr>
        <w:tabs>
          <w:tab w:val="num" w:pos="927"/>
        </w:tabs>
        <w:ind w:left="927" w:hanging="360"/>
      </w:pPr>
      <w:rPr>
        <w:rFonts w:ascii="Monotype Sorts" w:hAnsi="Monotype Sorts" w:hint="default"/>
        <w:color w:val="FF0000"/>
        <w:u w:color="FF0000"/>
      </w:rPr>
    </w:lvl>
  </w:abstractNum>
  <w:abstractNum w:abstractNumId="5" w15:restartNumberingAfterBreak="0">
    <w:nsid w:val="35CA4A34"/>
    <w:multiLevelType w:val="hybridMultilevel"/>
    <w:tmpl w:val="9EDCEDC4"/>
    <w:lvl w:ilvl="0" w:tplc="3ECC8FBC">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352B9"/>
    <w:multiLevelType w:val="hybridMultilevel"/>
    <w:tmpl w:val="8102D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961861"/>
    <w:multiLevelType w:val="multilevel"/>
    <w:tmpl w:val="1B6EADC0"/>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8" w15:restartNumberingAfterBreak="0">
    <w:nsid w:val="5BAD3BC1"/>
    <w:multiLevelType w:val="hybridMultilevel"/>
    <w:tmpl w:val="2092C45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9644557"/>
    <w:multiLevelType w:val="hybridMultilevel"/>
    <w:tmpl w:val="019AF30E"/>
    <w:lvl w:ilvl="0" w:tplc="21FE5270">
      <w:start w:val="3"/>
      <w:numFmt w:val="bullet"/>
      <w:lvlText w:val="-"/>
      <w:lvlJc w:val="left"/>
      <w:pPr>
        <w:ind w:left="720" w:hanging="360"/>
      </w:pPr>
      <w:rPr>
        <w:rFonts w:ascii="DB Office" w:eastAsia="Times New Roman" w:hAnsi="DB Office"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6B4217"/>
    <w:multiLevelType w:val="hybridMultilevel"/>
    <w:tmpl w:val="08CCE410"/>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start w:val="1"/>
      <w:numFmt w:val="bullet"/>
      <w:lvlText w:val=""/>
      <w:lvlJc w:val="left"/>
      <w:pPr>
        <w:ind w:left="2225" w:hanging="360"/>
      </w:pPr>
      <w:rPr>
        <w:rFonts w:ascii="Wingdings" w:hAnsi="Wingdings" w:hint="default"/>
      </w:rPr>
    </w:lvl>
    <w:lvl w:ilvl="3" w:tplc="0407000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num w:numId="1">
    <w:abstractNumId w:val="7"/>
  </w:num>
  <w:num w:numId="2">
    <w:abstractNumId w:val="4"/>
  </w:num>
  <w:num w:numId="3">
    <w:abstractNumId w:val="1"/>
  </w:num>
  <w:num w:numId="4">
    <w:abstractNumId w:val="2"/>
  </w:num>
  <w:num w:numId="5">
    <w:abstractNumId w:val="0"/>
  </w:num>
  <w:num w:numId="6">
    <w:abstractNumId w:val="5"/>
  </w:num>
  <w:num w:numId="7">
    <w:abstractNumId w:val="8"/>
  </w:num>
  <w:num w:numId="8">
    <w:abstractNumId w:val="3"/>
  </w:num>
  <w:num w:numId="9">
    <w:abstractNumId w:val="1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de-DE"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5vG2Fa8QunlZNU0tdHYWNCp7lpkf+Stx912aaW3JQczN8kzBy0T7occGbcFhn6osgzHs4/v2nasTD0z4yOCLUA==" w:salt="6gDUgW04Y1xQUpHb9bB5rw=="/>
  <w:defaultTabStop w:val="425"/>
  <w:hyphenationZone w:val="420"/>
  <w:displayHorizontalDrawingGridEvery w:val="0"/>
  <w:displayVerticalDrawingGridEvery w:val="0"/>
  <w:doNotUseMarginsForDrawingGridOrigin/>
  <w:noPunctuationKerning/>
  <w:characterSpacingControl w:val="doNotCompress"/>
  <w:hdrShapeDefaults>
    <o:shapedefaults v:ext="edit" spidmax="4097">
      <o:colormru v:ext="edit" colors="#878c9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type" w:val="CONCEPT"/>
    <w:docVar w:name="language" w:val="GERMAN"/>
    <w:docVar w:name="LOGOONLYFIRSTPAGE" w:val="-1"/>
    <w:docVar w:name="TW_ALTERNATIVECONFIDENTIAL" w:val="-1"/>
    <w:docVar w:name="TW_ALTERNATIVECONFIDENTIAL_FOLLOWHEADER" w:val="-1"/>
    <w:docVar w:name="UID" w:val="d_58"/>
  </w:docVars>
  <w:rsids>
    <w:rsidRoot w:val="00D739F8"/>
    <w:rsid w:val="00003274"/>
    <w:rsid w:val="00012833"/>
    <w:rsid w:val="0001493D"/>
    <w:rsid w:val="00016AFC"/>
    <w:rsid w:val="00017F75"/>
    <w:rsid w:val="00023BC1"/>
    <w:rsid w:val="0002635F"/>
    <w:rsid w:val="00027806"/>
    <w:rsid w:val="00031B8A"/>
    <w:rsid w:val="00033C65"/>
    <w:rsid w:val="00036F9B"/>
    <w:rsid w:val="000602D1"/>
    <w:rsid w:val="00060C36"/>
    <w:rsid w:val="0006224D"/>
    <w:rsid w:val="00062498"/>
    <w:rsid w:val="00082FCF"/>
    <w:rsid w:val="00092041"/>
    <w:rsid w:val="00093E84"/>
    <w:rsid w:val="00094650"/>
    <w:rsid w:val="000953FB"/>
    <w:rsid w:val="000A0993"/>
    <w:rsid w:val="000A3668"/>
    <w:rsid w:val="000A5315"/>
    <w:rsid w:val="000A5DEB"/>
    <w:rsid w:val="000A6ED8"/>
    <w:rsid w:val="000B03D3"/>
    <w:rsid w:val="000B4397"/>
    <w:rsid w:val="000B4EED"/>
    <w:rsid w:val="000C255A"/>
    <w:rsid w:val="000C3F54"/>
    <w:rsid w:val="000C5D09"/>
    <w:rsid w:val="000C789A"/>
    <w:rsid w:val="000D3176"/>
    <w:rsid w:val="000E5491"/>
    <w:rsid w:val="000E7643"/>
    <w:rsid w:val="000E7DDE"/>
    <w:rsid w:val="000F3A54"/>
    <w:rsid w:val="000F3CFE"/>
    <w:rsid w:val="000F7E6B"/>
    <w:rsid w:val="000F7EB0"/>
    <w:rsid w:val="001022DE"/>
    <w:rsid w:val="00102DF9"/>
    <w:rsid w:val="00103483"/>
    <w:rsid w:val="00104660"/>
    <w:rsid w:val="00110BAE"/>
    <w:rsid w:val="00111B95"/>
    <w:rsid w:val="001122B2"/>
    <w:rsid w:val="0012152D"/>
    <w:rsid w:val="00121745"/>
    <w:rsid w:val="00125656"/>
    <w:rsid w:val="00127118"/>
    <w:rsid w:val="00130599"/>
    <w:rsid w:val="0013633F"/>
    <w:rsid w:val="00137C08"/>
    <w:rsid w:val="00137DD6"/>
    <w:rsid w:val="00143AB7"/>
    <w:rsid w:val="00145872"/>
    <w:rsid w:val="00145CF6"/>
    <w:rsid w:val="00146AA0"/>
    <w:rsid w:val="00150F25"/>
    <w:rsid w:val="0015261D"/>
    <w:rsid w:val="00157C54"/>
    <w:rsid w:val="00162978"/>
    <w:rsid w:val="00167FDC"/>
    <w:rsid w:val="001710BC"/>
    <w:rsid w:val="00174A25"/>
    <w:rsid w:val="0018288F"/>
    <w:rsid w:val="00183C35"/>
    <w:rsid w:val="001843C6"/>
    <w:rsid w:val="00190CBF"/>
    <w:rsid w:val="00192B49"/>
    <w:rsid w:val="00192B9D"/>
    <w:rsid w:val="00194574"/>
    <w:rsid w:val="001A1BBB"/>
    <w:rsid w:val="001A304F"/>
    <w:rsid w:val="001A31E9"/>
    <w:rsid w:val="001A58F0"/>
    <w:rsid w:val="001A6057"/>
    <w:rsid w:val="001A606C"/>
    <w:rsid w:val="001A653A"/>
    <w:rsid w:val="001A6578"/>
    <w:rsid w:val="001A7D51"/>
    <w:rsid w:val="001B0031"/>
    <w:rsid w:val="001B6895"/>
    <w:rsid w:val="001C36D3"/>
    <w:rsid w:val="001D3A94"/>
    <w:rsid w:val="001E4C56"/>
    <w:rsid w:val="001F2436"/>
    <w:rsid w:val="00200846"/>
    <w:rsid w:val="00207CC6"/>
    <w:rsid w:val="00213113"/>
    <w:rsid w:val="00216142"/>
    <w:rsid w:val="00217BD3"/>
    <w:rsid w:val="00223F5E"/>
    <w:rsid w:val="00230C41"/>
    <w:rsid w:val="00234E51"/>
    <w:rsid w:val="00235999"/>
    <w:rsid w:val="002361B1"/>
    <w:rsid w:val="002454DF"/>
    <w:rsid w:val="00245EA1"/>
    <w:rsid w:val="00247CA5"/>
    <w:rsid w:val="002503C9"/>
    <w:rsid w:val="00257119"/>
    <w:rsid w:val="0025737E"/>
    <w:rsid w:val="00262CF3"/>
    <w:rsid w:val="00264B71"/>
    <w:rsid w:val="0026615C"/>
    <w:rsid w:val="002738A1"/>
    <w:rsid w:val="00274C7E"/>
    <w:rsid w:val="002750B8"/>
    <w:rsid w:val="00276A04"/>
    <w:rsid w:val="0028214F"/>
    <w:rsid w:val="00283A18"/>
    <w:rsid w:val="00284CFC"/>
    <w:rsid w:val="00286349"/>
    <w:rsid w:val="00286E8B"/>
    <w:rsid w:val="00290000"/>
    <w:rsid w:val="002945C8"/>
    <w:rsid w:val="00296A00"/>
    <w:rsid w:val="002A0CF2"/>
    <w:rsid w:val="002A5F83"/>
    <w:rsid w:val="002A6F1F"/>
    <w:rsid w:val="002A71DB"/>
    <w:rsid w:val="002B5CBA"/>
    <w:rsid w:val="002C50AD"/>
    <w:rsid w:val="002C6377"/>
    <w:rsid w:val="002E1163"/>
    <w:rsid w:val="002E3AE5"/>
    <w:rsid w:val="002E4E97"/>
    <w:rsid w:val="002E596C"/>
    <w:rsid w:val="002E6CC9"/>
    <w:rsid w:val="002F1909"/>
    <w:rsid w:val="002F256F"/>
    <w:rsid w:val="00303B81"/>
    <w:rsid w:val="00307C45"/>
    <w:rsid w:val="00307D31"/>
    <w:rsid w:val="00312C16"/>
    <w:rsid w:val="003138D2"/>
    <w:rsid w:val="00324C2F"/>
    <w:rsid w:val="003266D5"/>
    <w:rsid w:val="003339EC"/>
    <w:rsid w:val="003350F7"/>
    <w:rsid w:val="00335940"/>
    <w:rsid w:val="003400B1"/>
    <w:rsid w:val="00341A50"/>
    <w:rsid w:val="00343681"/>
    <w:rsid w:val="00344526"/>
    <w:rsid w:val="00344BD2"/>
    <w:rsid w:val="00345C1B"/>
    <w:rsid w:val="00346852"/>
    <w:rsid w:val="00353025"/>
    <w:rsid w:val="003672DF"/>
    <w:rsid w:val="0037165E"/>
    <w:rsid w:val="003733EA"/>
    <w:rsid w:val="0037388D"/>
    <w:rsid w:val="003739F5"/>
    <w:rsid w:val="003741EA"/>
    <w:rsid w:val="00374B29"/>
    <w:rsid w:val="003751DA"/>
    <w:rsid w:val="00375A2D"/>
    <w:rsid w:val="00375E10"/>
    <w:rsid w:val="0037652E"/>
    <w:rsid w:val="00380E31"/>
    <w:rsid w:val="003933A2"/>
    <w:rsid w:val="00396EDD"/>
    <w:rsid w:val="003B305F"/>
    <w:rsid w:val="003C4A8F"/>
    <w:rsid w:val="003D1258"/>
    <w:rsid w:val="003D49B0"/>
    <w:rsid w:val="003E1E1C"/>
    <w:rsid w:val="003E3087"/>
    <w:rsid w:val="003E5390"/>
    <w:rsid w:val="003E62BE"/>
    <w:rsid w:val="003F2DC3"/>
    <w:rsid w:val="003F3B52"/>
    <w:rsid w:val="003F40D0"/>
    <w:rsid w:val="003F7AFB"/>
    <w:rsid w:val="00400A41"/>
    <w:rsid w:val="0040300E"/>
    <w:rsid w:val="00403BF1"/>
    <w:rsid w:val="00416A65"/>
    <w:rsid w:val="00420E3D"/>
    <w:rsid w:val="00430D0F"/>
    <w:rsid w:val="00435687"/>
    <w:rsid w:val="004359B0"/>
    <w:rsid w:val="0043755E"/>
    <w:rsid w:val="00437A73"/>
    <w:rsid w:val="0044123E"/>
    <w:rsid w:val="0044249C"/>
    <w:rsid w:val="00444E4B"/>
    <w:rsid w:val="004461F3"/>
    <w:rsid w:val="004503DD"/>
    <w:rsid w:val="0045102E"/>
    <w:rsid w:val="004516F0"/>
    <w:rsid w:val="00451BD8"/>
    <w:rsid w:val="004533FE"/>
    <w:rsid w:val="00455BAB"/>
    <w:rsid w:val="00455F44"/>
    <w:rsid w:val="004570CD"/>
    <w:rsid w:val="00460003"/>
    <w:rsid w:val="00460571"/>
    <w:rsid w:val="00461964"/>
    <w:rsid w:val="00462AB9"/>
    <w:rsid w:val="00465DA1"/>
    <w:rsid w:val="0046616B"/>
    <w:rsid w:val="004777A2"/>
    <w:rsid w:val="00483916"/>
    <w:rsid w:val="00483BC1"/>
    <w:rsid w:val="0049111C"/>
    <w:rsid w:val="00494EDC"/>
    <w:rsid w:val="00496092"/>
    <w:rsid w:val="0049730B"/>
    <w:rsid w:val="004A10FB"/>
    <w:rsid w:val="004A1446"/>
    <w:rsid w:val="004A2302"/>
    <w:rsid w:val="004A428D"/>
    <w:rsid w:val="004B004E"/>
    <w:rsid w:val="004B6B2E"/>
    <w:rsid w:val="004C19BA"/>
    <w:rsid w:val="004D29D4"/>
    <w:rsid w:val="004D3248"/>
    <w:rsid w:val="004D370A"/>
    <w:rsid w:val="004D57FD"/>
    <w:rsid w:val="004D5C5C"/>
    <w:rsid w:val="004D72E7"/>
    <w:rsid w:val="004E1614"/>
    <w:rsid w:val="004E2424"/>
    <w:rsid w:val="004F5EE7"/>
    <w:rsid w:val="0050796C"/>
    <w:rsid w:val="0051446D"/>
    <w:rsid w:val="0051465A"/>
    <w:rsid w:val="00514D52"/>
    <w:rsid w:val="00515E10"/>
    <w:rsid w:val="00516CE3"/>
    <w:rsid w:val="00522180"/>
    <w:rsid w:val="005279D6"/>
    <w:rsid w:val="00530EEF"/>
    <w:rsid w:val="00531237"/>
    <w:rsid w:val="00536AFC"/>
    <w:rsid w:val="00541A39"/>
    <w:rsid w:val="00545ADF"/>
    <w:rsid w:val="005476FE"/>
    <w:rsid w:val="0055705F"/>
    <w:rsid w:val="0057664A"/>
    <w:rsid w:val="00582960"/>
    <w:rsid w:val="00587502"/>
    <w:rsid w:val="0058755D"/>
    <w:rsid w:val="0059022B"/>
    <w:rsid w:val="00594E1F"/>
    <w:rsid w:val="005A04C7"/>
    <w:rsid w:val="005A4229"/>
    <w:rsid w:val="005A497B"/>
    <w:rsid w:val="005A5BF0"/>
    <w:rsid w:val="005B4ADB"/>
    <w:rsid w:val="005B5DF6"/>
    <w:rsid w:val="005B703E"/>
    <w:rsid w:val="005C7A94"/>
    <w:rsid w:val="005D3447"/>
    <w:rsid w:val="005E2447"/>
    <w:rsid w:val="005E42EF"/>
    <w:rsid w:val="005F448A"/>
    <w:rsid w:val="005F6B33"/>
    <w:rsid w:val="005F71CF"/>
    <w:rsid w:val="005F792F"/>
    <w:rsid w:val="006008AC"/>
    <w:rsid w:val="006063C9"/>
    <w:rsid w:val="006064DD"/>
    <w:rsid w:val="00613614"/>
    <w:rsid w:val="00621648"/>
    <w:rsid w:val="00622304"/>
    <w:rsid w:val="0062276A"/>
    <w:rsid w:val="00622AF5"/>
    <w:rsid w:val="0062784E"/>
    <w:rsid w:val="0064032E"/>
    <w:rsid w:val="00647D78"/>
    <w:rsid w:val="006616AD"/>
    <w:rsid w:val="00664299"/>
    <w:rsid w:val="00667F27"/>
    <w:rsid w:val="00671A08"/>
    <w:rsid w:val="00671FC8"/>
    <w:rsid w:val="0067267E"/>
    <w:rsid w:val="00672F00"/>
    <w:rsid w:val="00686226"/>
    <w:rsid w:val="006862FE"/>
    <w:rsid w:val="00687A0E"/>
    <w:rsid w:val="0069068E"/>
    <w:rsid w:val="00692EEA"/>
    <w:rsid w:val="00697BFC"/>
    <w:rsid w:val="006A5B8D"/>
    <w:rsid w:val="006A61B0"/>
    <w:rsid w:val="006B5391"/>
    <w:rsid w:val="006C28B4"/>
    <w:rsid w:val="006C584B"/>
    <w:rsid w:val="006D105B"/>
    <w:rsid w:val="006D2B65"/>
    <w:rsid w:val="006D5759"/>
    <w:rsid w:val="006D5865"/>
    <w:rsid w:val="006E094D"/>
    <w:rsid w:val="006E45BB"/>
    <w:rsid w:val="006E51A1"/>
    <w:rsid w:val="006E6D08"/>
    <w:rsid w:val="006F53C4"/>
    <w:rsid w:val="006F5F58"/>
    <w:rsid w:val="006F680C"/>
    <w:rsid w:val="007002A2"/>
    <w:rsid w:val="007015E0"/>
    <w:rsid w:val="00714FA9"/>
    <w:rsid w:val="00731F4F"/>
    <w:rsid w:val="007325A5"/>
    <w:rsid w:val="0073261B"/>
    <w:rsid w:val="0073271B"/>
    <w:rsid w:val="00745296"/>
    <w:rsid w:val="00746898"/>
    <w:rsid w:val="00746B7F"/>
    <w:rsid w:val="00763A20"/>
    <w:rsid w:val="00766D03"/>
    <w:rsid w:val="00773A54"/>
    <w:rsid w:val="007750B7"/>
    <w:rsid w:val="00777BDF"/>
    <w:rsid w:val="00781D29"/>
    <w:rsid w:val="007900A2"/>
    <w:rsid w:val="007957C6"/>
    <w:rsid w:val="007A20DF"/>
    <w:rsid w:val="007A35B7"/>
    <w:rsid w:val="007A7F0E"/>
    <w:rsid w:val="007B4D88"/>
    <w:rsid w:val="007B68D5"/>
    <w:rsid w:val="007B6CA2"/>
    <w:rsid w:val="007C5983"/>
    <w:rsid w:val="007D0E71"/>
    <w:rsid w:val="007D4575"/>
    <w:rsid w:val="007D5557"/>
    <w:rsid w:val="007F0C9E"/>
    <w:rsid w:val="007F4B83"/>
    <w:rsid w:val="008024FB"/>
    <w:rsid w:val="00802CE9"/>
    <w:rsid w:val="008039B8"/>
    <w:rsid w:val="0080503B"/>
    <w:rsid w:val="00805E6C"/>
    <w:rsid w:val="00810672"/>
    <w:rsid w:val="008110C9"/>
    <w:rsid w:val="008123DA"/>
    <w:rsid w:val="00822563"/>
    <w:rsid w:val="00822822"/>
    <w:rsid w:val="00832538"/>
    <w:rsid w:val="008352D2"/>
    <w:rsid w:val="0083633A"/>
    <w:rsid w:val="008438B8"/>
    <w:rsid w:val="00847BAC"/>
    <w:rsid w:val="008511F2"/>
    <w:rsid w:val="0085604C"/>
    <w:rsid w:val="00856D1B"/>
    <w:rsid w:val="00856E50"/>
    <w:rsid w:val="00877F25"/>
    <w:rsid w:val="00883444"/>
    <w:rsid w:val="00886242"/>
    <w:rsid w:val="008863C5"/>
    <w:rsid w:val="0088708F"/>
    <w:rsid w:val="00891C72"/>
    <w:rsid w:val="00893045"/>
    <w:rsid w:val="00897F56"/>
    <w:rsid w:val="008A7A10"/>
    <w:rsid w:val="008B2712"/>
    <w:rsid w:val="008B2D9A"/>
    <w:rsid w:val="008B3406"/>
    <w:rsid w:val="008C013E"/>
    <w:rsid w:val="008C3CB5"/>
    <w:rsid w:val="008D28A6"/>
    <w:rsid w:val="008D3D5C"/>
    <w:rsid w:val="008D46D2"/>
    <w:rsid w:val="008D59D0"/>
    <w:rsid w:val="008D7F28"/>
    <w:rsid w:val="0090396B"/>
    <w:rsid w:val="009113BA"/>
    <w:rsid w:val="009117AC"/>
    <w:rsid w:val="00912DD7"/>
    <w:rsid w:val="00922DB3"/>
    <w:rsid w:val="009233AE"/>
    <w:rsid w:val="0092375D"/>
    <w:rsid w:val="009239AA"/>
    <w:rsid w:val="00924AB4"/>
    <w:rsid w:val="009271FB"/>
    <w:rsid w:val="009324FA"/>
    <w:rsid w:val="00932523"/>
    <w:rsid w:val="00940572"/>
    <w:rsid w:val="009412A6"/>
    <w:rsid w:val="00943143"/>
    <w:rsid w:val="00950D2D"/>
    <w:rsid w:val="00951958"/>
    <w:rsid w:val="00951F28"/>
    <w:rsid w:val="009560A0"/>
    <w:rsid w:val="00974627"/>
    <w:rsid w:val="00977EA0"/>
    <w:rsid w:val="00991CDF"/>
    <w:rsid w:val="0099364A"/>
    <w:rsid w:val="00993AC8"/>
    <w:rsid w:val="00996103"/>
    <w:rsid w:val="009A31B0"/>
    <w:rsid w:val="009A3C85"/>
    <w:rsid w:val="009B1338"/>
    <w:rsid w:val="009B2BDA"/>
    <w:rsid w:val="009B3513"/>
    <w:rsid w:val="009C17CC"/>
    <w:rsid w:val="009C333B"/>
    <w:rsid w:val="009C5336"/>
    <w:rsid w:val="009C5839"/>
    <w:rsid w:val="009C7030"/>
    <w:rsid w:val="009D07DF"/>
    <w:rsid w:val="009D1274"/>
    <w:rsid w:val="009D3D1A"/>
    <w:rsid w:val="009D4054"/>
    <w:rsid w:val="009D7558"/>
    <w:rsid w:val="009E2D62"/>
    <w:rsid w:val="009E329B"/>
    <w:rsid w:val="009E374A"/>
    <w:rsid w:val="009E489E"/>
    <w:rsid w:val="009E560A"/>
    <w:rsid w:val="009E6D3B"/>
    <w:rsid w:val="009F3837"/>
    <w:rsid w:val="00A031F8"/>
    <w:rsid w:val="00A05B79"/>
    <w:rsid w:val="00A06C24"/>
    <w:rsid w:val="00A11429"/>
    <w:rsid w:val="00A14C41"/>
    <w:rsid w:val="00A17FB4"/>
    <w:rsid w:val="00A201D5"/>
    <w:rsid w:val="00A241B0"/>
    <w:rsid w:val="00A2515A"/>
    <w:rsid w:val="00A25BDF"/>
    <w:rsid w:val="00A26141"/>
    <w:rsid w:val="00A341D9"/>
    <w:rsid w:val="00A35D71"/>
    <w:rsid w:val="00A402B9"/>
    <w:rsid w:val="00A4138C"/>
    <w:rsid w:val="00A53D34"/>
    <w:rsid w:val="00A626EE"/>
    <w:rsid w:val="00A6475E"/>
    <w:rsid w:val="00A64D60"/>
    <w:rsid w:val="00A6788A"/>
    <w:rsid w:val="00A7417C"/>
    <w:rsid w:val="00A74821"/>
    <w:rsid w:val="00A7618F"/>
    <w:rsid w:val="00A86257"/>
    <w:rsid w:val="00A947BD"/>
    <w:rsid w:val="00A94D43"/>
    <w:rsid w:val="00A96BCC"/>
    <w:rsid w:val="00AA0CC6"/>
    <w:rsid w:val="00AB28F1"/>
    <w:rsid w:val="00AB4194"/>
    <w:rsid w:val="00AB43CF"/>
    <w:rsid w:val="00AC02A2"/>
    <w:rsid w:val="00AC4DF7"/>
    <w:rsid w:val="00AC7699"/>
    <w:rsid w:val="00AD189A"/>
    <w:rsid w:val="00AE2492"/>
    <w:rsid w:val="00AE3290"/>
    <w:rsid w:val="00AE3A45"/>
    <w:rsid w:val="00AE462D"/>
    <w:rsid w:val="00AE6CAD"/>
    <w:rsid w:val="00AF11BC"/>
    <w:rsid w:val="00AF6703"/>
    <w:rsid w:val="00AF6AFB"/>
    <w:rsid w:val="00B00DD8"/>
    <w:rsid w:val="00B10C28"/>
    <w:rsid w:val="00B14F16"/>
    <w:rsid w:val="00B1561A"/>
    <w:rsid w:val="00B160CC"/>
    <w:rsid w:val="00B21E21"/>
    <w:rsid w:val="00B21EB4"/>
    <w:rsid w:val="00B32C8E"/>
    <w:rsid w:val="00B346CD"/>
    <w:rsid w:val="00B4049B"/>
    <w:rsid w:val="00B415E7"/>
    <w:rsid w:val="00B4340D"/>
    <w:rsid w:val="00B4525F"/>
    <w:rsid w:val="00B4750E"/>
    <w:rsid w:val="00B5311D"/>
    <w:rsid w:val="00B57694"/>
    <w:rsid w:val="00B60E35"/>
    <w:rsid w:val="00B6563E"/>
    <w:rsid w:val="00B67B34"/>
    <w:rsid w:val="00B724C4"/>
    <w:rsid w:val="00B7524B"/>
    <w:rsid w:val="00B810FE"/>
    <w:rsid w:val="00B81D2E"/>
    <w:rsid w:val="00B84046"/>
    <w:rsid w:val="00B851E2"/>
    <w:rsid w:val="00B86497"/>
    <w:rsid w:val="00B90FFF"/>
    <w:rsid w:val="00B910C7"/>
    <w:rsid w:val="00B944E3"/>
    <w:rsid w:val="00B96229"/>
    <w:rsid w:val="00B96DFC"/>
    <w:rsid w:val="00BA5A79"/>
    <w:rsid w:val="00BA6631"/>
    <w:rsid w:val="00BA6EFA"/>
    <w:rsid w:val="00BA7BE8"/>
    <w:rsid w:val="00BC1EEB"/>
    <w:rsid w:val="00BC313E"/>
    <w:rsid w:val="00BD2FB8"/>
    <w:rsid w:val="00BD4D75"/>
    <w:rsid w:val="00BD63DB"/>
    <w:rsid w:val="00BE1ADC"/>
    <w:rsid w:val="00BE36F7"/>
    <w:rsid w:val="00BE7016"/>
    <w:rsid w:val="00BE739A"/>
    <w:rsid w:val="00C0095E"/>
    <w:rsid w:val="00C01F32"/>
    <w:rsid w:val="00C03209"/>
    <w:rsid w:val="00C03F01"/>
    <w:rsid w:val="00C0602C"/>
    <w:rsid w:val="00C0636B"/>
    <w:rsid w:val="00C10802"/>
    <w:rsid w:val="00C17BAB"/>
    <w:rsid w:val="00C21D9A"/>
    <w:rsid w:val="00C24F53"/>
    <w:rsid w:val="00C300D6"/>
    <w:rsid w:val="00C43496"/>
    <w:rsid w:val="00C437D6"/>
    <w:rsid w:val="00C451E3"/>
    <w:rsid w:val="00C4590C"/>
    <w:rsid w:val="00C45C32"/>
    <w:rsid w:val="00C47199"/>
    <w:rsid w:val="00C54CEF"/>
    <w:rsid w:val="00C5587B"/>
    <w:rsid w:val="00C55BD9"/>
    <w:rsid w:val="00C65741"/>
    <w:rsid w:val="00C76851"/>
    <w:rsid w:val="00C77806"/>
    <w:rsid w:val="00C83B67"/>
    <w:rsid w:val="00C91674"/>
    <w:rsid w:val="00C95738"/>
    <w:rsid w:val="00CA0496"/>
    <w:rsid w:val="00CA0844"/>
    <w:rsid w:val="00CA45BC"/>
    <w:rsid w:val="00CB097F"/>
    <w:rsid w:val="00CB16E9"/>
    <w:rsid w:val="00CB2CDE"/>
    <w:rsid w:val="00CB5C5F"/>
    <w:rsid w:val="00CB5CCE"/>
    <w:rsid w:val="00CB743A"/>
    <w:rsid w:val="00CC00C6"/>
    <w:rsid w:val="00CC111D"/>
    <w:rsid w:val="00CC2AAF"/>
    <w:rsid w:val="00CC5199"/>
    <w:rsid w:val="00CC637C"/>
    <w:rsid w:val="00CD1EBF"/>
    <w:rsid w:val="00CD53D4"/>
    <w:rsid w:val="00CE037C"/>
    <w:rsid w:val="00CE0E1F"/>
    <w:rsid w:val="00CE6962"/>
    <w:rsid w:val="00CF2E27"/>
    <w:rsid w:val="00D04FC3"/>
    <w:rsid w:val="00D06F4C"/>
    <w:rsid w:val="00D07566"/>
    <w:rsid w:val="00D15C1A"/>
    <w:rsid w:val="00D17F1B"/>
    <w:rsid w:val="00D20135"/>
    <w:rsid w:val="00D2095D"/>
    <w:rsid w:val="00D27D85"/>
    <w:rsid w:val="00D30ED9"/>
    <w:rsid w:val="00D3368A"/>
    <w:rsid w:val="00D3384D"/>
    <w:rsid w:val="00D36312"/>
    <w:rsid w:val="00D4164A"/>
    <w:rsid w:val="00D44CE2"/>
    <w:rsid w:val="00D46339"/>
    <w:rsid w:val="00D473BC"/>
    <w:rsid w:val="00D4760E"/>
    <w:rsid w:val="00D54FAB"/>
    <w:rsid w:val="00D607C1"/>
    <w:rsid w:val="00D61093"/>
    <w:rsid w:val="00D61A52"/>
    <w:rsid w:val="00D6247C"/>
    <w:rsid w:val="00D65C41"/>
    <w:rsid w:val="00D714A3"/>
    <w:rsid w:val="00D72882"/>
    <w:rsid w:val="00D72C09"/>
    <w:rsid w:val="00D739F8"/>
    <w:rsid w:val="00D73C8D"/>
    <w:rsid w:val="00D837B0"/>
    <w:rsid w:val="00D842D0"/>
    <w:rsid w:val="00D84606"/>
    <w:rsid w:val="00D849F4"/>
    <w:rsid w:val="00D8624C"/>
    <w:rsid w:val="00D902EE"/>
    <w:rsid w:val="00D94C0B"/>
    <w:rsid w:val="00D96D49"/>
    <w:rsid w:val="00DA1EEC"/>
    <w:rsid w:val="00DA42FA"/>
    <w:rsid w:val="00DB1CA2"/>
    <w:rsid w:val="00DB593B"/>
    <w:rsid w:val="00DC56E3"/>
    <w:rsid w:val="00DD1F44"/>
    <w:rsid w:val="00DD3E93"/>
    <w:rsid w:val="00DD68F8"/>
    <w:rsid w:val="00DE22DE"/>
    <w:rsid w:val="00DE6F46"/>
    <w:rsid w:val="00DF593C"/>
    <w:rsid w:val="00E106C0"/>
    <w:rsid w:val="00E123EB"/>
    <w:rsid w:val="00E127B1"/>
    <w:rsid w:val="00E13188"/>
    <w:rsid w:val="00E13F27"/>
    <w:rsid w:val="00E158CA"/>
    <w:rsid w:val="00E22300"/>
    <w:rsid w:val="00E230B0"/>
    <w:rsid w:val="00E258F7"/>
    <w:rsid w:val="00E276D9"/>
    <w:rsid w:val="00E31ADD"/>
    <w:rsid w:val="00E323FF"/>
    <w:rsid w:val="00E3515C"/>
    <w:rsid w:val="00E36ACC"/>
    <w:rsid w:val="00E370F0"/>
    <w:rsid w:val="00E37101"/>
    <w:rsid w:val="00E3770D"/>
    <w:rsid w:val="00E4265B"/>
    <w:rsid w:val="00E438D9"/>
    <w:rsid w:val="00E52B9F"/>
    <w:rsid w:val="00E54458"/>
    <w:rsid w:val="00E5557A"/>
    <w:rsid w:val="00E603AA"/>
    <w:rsid w:val="00E60692"/>
    <w:rsid w:val="00E654C2"/>
    <w:rsid w:val="00E70938"/>
    <w:rsid w:val="00E73974"/>
    <w:rsid w:val="00E7494F"/>
    <w:rsid w:val="00E802A5"/>
    <w:rsid w:val="00E806FC"/>
    <w:rsid w:val="00E86F38"/>
    <w:rsid w:val="00E95B70"/>
    <w:rsid w:val="00EA7B8E"/>
    <w:rsid w:val="00EB0827"/>
    <w:rsid w:val="00EB2BF8"/>
    <w:rsid w:val="00EB3A46"/>
    <w:rsid w:val="00EB4255"/>
    <w:rsid w:val="00EB5281"/>
    <w:rsid w:val="00EB6368"/>
    <w:rsid w:val="00EC3602"/>
    <w:rsid w:val="00EC54FD"/>
    <w:rsid w:val="00ED1A23"/>
    <w:rsid w:val="00ED4582"/>
    <w:rsid w:val="00ED7524"/>
    <w:rsid w:val="00ED76C6"/>
    <w:rsid w:val="00ED7D7A"/>
    <w:rsid w:val="00EE1CA6"/>
    <w:rsid w:val="00EE3C70"/>
    <w:rsid w:val="00EE5486"/>
    <w:rsid w:val="00EF0329"/>
    <w:rsid w:val="00EF2435"/>
    <w:rsid w:val="00EF7465"/>
    <w:rsid w:val="00F10FD0"/>
    <w:rsid w:val="00F15581"/>
    <w:rsid w:val="00F15618"/>
    <w:rsid w:val="00F17677"/>
    <w:rsid w:val="00F20138"/>
    <w:rsid w:val="00F220DF"/>
    <w:rsid w:val="00F230F7"/>
    <w:rsid w:val="00F237F2"/>
    <w:rsid w:val="00F24E1B"/>
    <w:rsid w:val="00F311BF"/>
    <w:rsid w:val="00F31B62"/>
    <w:rsid w:val="00F4402C"/>
    <w:rsid w:val="00F47155"/>
    <w:rsid w:val="00F505DA"/>
    <w:rsid w:val="00F551DF"/>
    <w:rsid w:val="00F600A2"/>
    <w:rsid w:val="00F6028E"/>
    <w:rsid w:val="00F67A79"/>
    <w:rsid w:val="00F80C50"/>
    <w:rsid w:val="00F85AE4"/>
    <w:rsid w:val="00F94D76"/>
    <w:rsid w:val="00F976F9"/>
    <w:rsid w:val="00FA0277"/>
    <w:rsid w:val="00FB0D73"/>
    <w:rsid w:val="00FB1732"/>
    <w:rsid w:val="00FB6D79"/>
    <w:rsid w:val="00FB76A2"/>
    <w:rsid w:val="00FC0499"/>
    <w:rsid w:val="00FC2883"/>
    <w:rsid w:val="00FC3D3E"/>
    <w:rsid w:val="00FC7EB6"/>
    <w:rsid w:val="00FD2AE2"/>
    <w:rsid w:val="00FD66BE"/>
    <w:rsid w:val="00FD7BB5"/>
    <w:rsid w:val="00FE1853"/>
    <w:rsid w:val="00FF15A4"/>
    <w:rsid w:val="00FF1CA4"/>
    <w:rsid w:val="00FF2EB4"/>
    <w:rsid w:val="00FF3545"/>
    <w:rsid w:val="00FF60A5"/>
    <w:rsid w:val="00FF6A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878c96"/>
    </o:shapedefaults>
    <o:shapelayout v:ext="edit">
      <o:idmap v:ext="edit" data="1"/>
    </o:shapelayout>
  </w:shapeDefaults>
  <w:decimalSymbol w:val=","/>
  <w:listSeparator w:val=";"/>
  <w14:docId w14:val="25C19E10"/>
  <w15:docId w15:val="{5FB3EA33-46E1-47FC-B526-8A509B6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111B95"/>
    <w:rPr>
      <w:rFonts w:ascii="DB Office" w:hAnsi="DB Office"/>
      <w:color w:val="000000"/>
      <w:sz w:val="22"/>
    </w:rPr>
  </w:style>
  <w:style w:type="paragraph" w:styleId="berschrift1">
    <w:name w:val="heading 1"/>
    <w:basedOn w:val="Standard"/>
    <w:next w:val="Textkrper"/>
    <w:qFormat/>
    <w:rsid w:val="00111B95"/>
    <w:pPr>
      <w:keepNext/>
      <w:pageBreakBefore/>
      <w:numPr>
        <w:numId w:val="4"/>
      </w:numPr>
      <w:tabs>
        <w:tab w:val="left" w:pos="-2977"/>
        <w:tab w:val="left" w:pos="-2694"/>
      </w:tabs>
      <w:spacing w:after="300"/>
      <w:outlineLvl w:val="0"/>
    </w:pPr>
    <w:rPr>
      <w:b/>
      <w:color w:val="808080"/>
      <w:kern w:val="28"/>
      <w:sz w:val="30"/>
    </w:rPr>
  </w:style>
  <w:style w:type="paragraph" w:styleId="berschrift2">
    <w:name w:val="heading 2"/>
    <w:basedOn w:val="berschrift1"/>
    <w:next w:val="Textkrper"/>
    <w:qFormat/>
    <w:rsid w:val="002454DF"/>
    <w:pPr>
      <w:pageBreakBefore w:val="0"/>
      <w:numPr>
        <w:ilvl w:val="1"/>
      </w:numPr>
      <w:tabs>
        <w:tab w:val="clear" w:pos="-2977"/>
        <w:tab w:val="clear" w:pos="-2694"/>
      </w:tabs>
      <w:spacing w:before="240" w:after="60"/>
      <w:ind w:left="0"/>
      <w:outlineLvl w:val="1"/>
    </w:pPr>
    <w:rPr>
      <w:color w:val="000000" w:themeColor="text1"/>
      <w:sz w:val="22"/>
    </w:rPr>
  </w:style>
  <w:style w:type="paragraph" w:styleId="berschrift3">
    <w:name w:val="heading 3"/>
    <w:basedOn w:val="Standard"/>
    <w:next w:val="Textkrper"/>
    <w:link w:val="berschrift3Zchn"/>
    <w:qFormat/>
    <w:rsid w:val="002454DF"/>
    <w:pPr>
      <w:keepNext/>
      <w:numPr>
        <w:ilvl w:val="2"/>
        <w:numId w:val="4"/>
      </w:numPr>
      <w:spacing w:before="240" w:after="60"/>
      <w:ind w:left="425"/>
      <w:outlineLvl w:val="2"/>
    </w:pPr>
    <w:rPr>
      <w:b/>
    </w:rPr>
  </w:style>
  <w:style w:type="paragraph" w:styleId="berschrift4">
    <w:name w:val="heading 4"/>
    <w:next w:val="Textkrper"/>
    <w:link w:val="berschrift4Zchn"/>
    <w:autoRedefine/>
    <w:qFormat/>
    <w:rsid w:val="003E62BE"/>
    <w:pPr>
      <w:numPr>
        <w:ilvl w:val="3"/>
        <w:numId w:val="4"/>
      </w:numPr>
      <w:spacing w:before="240" w:after="60"/>
      <w:outlineLvl w:val="3"/>
    </w:pPr>
    <w:rPr>
      <w:rFonts w:ascii="DB Office" w:hAnsi="DB Office" w:cs="Arial"/>
      <w:color w:val="000000"/>
    </w:rPr>
  </w:style>
  <w:style w:type="paragraph" w:styleId="berschrift5">
    <w:name w:val="heading 5"/>
    <w:aliases w:val="Appendix A to X,Heading 5   Appendix A to X,h5"/>
    <w:next w:val="NurText"/>
    <w:qFormat/>
    <w:rsid w:val="00DF593C"/>
    <w:pPr>
      <w:numPr>
        <w:ilvl w:val="4"/>
        <w:numId w:val="4"/>
      </w:numPr>
      <w:spacing w:before="240" w:after="60"/>
      <w:ind w:left="850"/>
      <w:outlineLvl w:val="4"/>
    </w:pPr>
    <w:rPr>
      <w:rFonts w:ascii="DB Office" w:hAnsi="DB Office"/>
      <w:color w:val="000000"/>
    </w:rPr>
  </w:style>
  <w:style w:type="paragraph" w:styleId="berschrift6">
    <w:name w:val="heading 6"/>
    <w:aliases w:val="Heading 6  Appendix Y &amp; Z"/>
    <w:next w:val="Textkrper"/>
    <w:qFormat/>
    <w:rsid w:val="00111B95"/>
    <w:pPr>
      <w:numPr>
        <w:ilvl w:val="5"/>
        <w:numId w:val="4"/>
      </w:numPr>
      <w:spacing w:before="240" w:after="60"/>
      <w:outlineLvl w:val="5"/>
    </w:pPr>
    <w:rPr>
      <w:rFonts w:ascii="DB Office" w:hAnsi="DB Office"/>
      <w:b/>
      <w:color w:val="000000"/>
      <w:sz w:val="22"/>
    </w:rPr>
  </w:style>
  <w:style w:type="paragraph" w:styleId="berschrift7">
    <w:name w:val="heading 7"/>
    <w:next w:val="Textkrper"/>
    <w:qFormat/>
    <w:rsid w:val="00111B95"/>
    <w:pPr>
      <w:numPr>
        <w:ilvl w:val="6"/>
        <w:numId w:val="4"/>
      </w:numPr>
      <w:spacing w:before="240" w:after="60"/>
      <w:outlineLvl w:val="6"/>
    </w:pPr>
    <w:rPr>
      <w:rFonts w:ascii="DB Office" w:hAnsi="DB Office"/>
      <w:b/>
      <w:color w:val="000000"/>
      <w:sz w:val="22"/>
    </w:rPr>
  </w:style>
  <w:style w:type="paragraph" w:styleId="berschrift8">
    <w:name w:val="heading 8"/>
    <w:next w:val="Textkrper"/>
    <w:qFormat/>
    <w:rsid w:val="00111B95"/>
    <w:pPr>
      <w:numPr>
        <w:ilvl w:val="7"/>
        <w:numId w:val="4"/>
      </w:numPr>
      <w:spacing w:before="240" w:after="60"/>
      <w:outlineLvl w:val="7"/>
    </w:pPr>
    <w:rPr>
      <w:rFonts w:ascii="DB Office" w:hAnsi="DB Office"/>
      <w:b/>
      <w:noProof/>
      <w:color w:val="000000"/>
      <w:sz w:val="22"/>
    </w:rPr>
  </w:style>
  <w:style w:type="paragraph" w:styleId="berschrift9">
    <w:name w:val="heading 9"/>
    <w:next w:val="Textkrper"/>
    <w:qFormat/>
    <w:rsid w:val="00111B95"/>
    <w:pPr>
      <w:numPr>
        <w:ilvl w:val="8"/>
        <w:numId w:val="4"/>
      </w:numPr>
      <w:spacing w:before="240" w:after="60"/>
      <w:outlineLvl w:val="8"/>
    </w:pPr>
    <w:rPr>
      <w:rFonts w:ascii="DB Office" w:hAnsi="DB Office"/>
      <w:b/>
      <w:noProof/>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11B95"/>
    <w:pPr>
      <w:tabs>
        <w:tab w:val="center" w:pos="4536"/>
        <w:tab w:val="right" w:pos="9072"/>
      </w:tabs>
    </w:pPr>
  </w:style>
  <w:style w:type="paragraph" w:customStyle="1" w:styleId="Aufzhlung1">
    <w:name w:val="Aufzählung 1."/>
    <w:basedOn w:val="Standard"/>
    <w:rsid w:val="00111B95"/>
    <w:pPr>
      <w:numPr>
        <w:numId w:val="6"/>
      </w:numPr>
      <w:spacing w:after="120"/>
      <w:ind w:right="28"/>
    </w:pPr>
  </w:style>
  <w:style w:type="character" w:customStyle="1" w:styleId="Headline2Zchn">
    <w:name w:val="Headline 2 Zchn"/>
    <w:basedOn w:val="Absatz-Standardschriftart"/>
    <w:rPr>
      <w:rFonts w:ascii="DB Office" w:hAnsi="DB Office"/>
      <w:b/>
      <w:noProof w:val="0"/>
      <w:color w:val="000000"/>
      <w:sz w:val="44"/>
      <w:szCs w:val="44"/>
      <w:lang w:val="de-DE" w:eastAsia="de-DE" w:bidi="ar-SA"/>
    </w:rPr>
  </w:style>
  <w:style w:type="paragraph" w:customStyle="1" w:styleId="Aufzhlung1fett">
    <w:name w:val="Aufzählung 1. (fett)"/>
    <w:basedOn w:val="Aufzhlung1"/>
    <w:rsid w:val="00111B95"/>
    <w:rPr>
      <w:b/>
    </w:rPr>
  </w:style>
  <w:style w:type="paragraph" w:customStyle="1" w:styleId="Aufzhlung2">
    <w:name w:val="Aufzählung 2."/>
    <w:basedOn w:val="Aufzhlung1"/>
    <w:rsid w:val="00111B95"/>
    <w:pPr>
      <w:tabs>
        <w:tab w:val="num" w:pos="540"/>
      </w:tabs>
      <w:ind w:left="568"/>
    </w:pPr>
  </w:style>
  <w:style w:type="paragraph" w:styleId="Verzeichnis1">
    <w:name w:val="toc 1"/>
    <w:basedOn w:val="Standard"/>
    <w:next w:val="Standard"/>
    <w:uiPriority w:val="39"/>
    <w:rsid w:val="00111B95"/>
    <w:pPr>
      <w:tabs>
        <w:tab w:val="left" w:pos="-1985"/>
        <w:tab w:val="left" w:pos="-1843"/>
        <w:tab w:val="left" w:pos="-1276"/>
        <w:tab w:val="right" w:pos="9498"/>
      </w:tabs>
      <w:spacing w:before="240"/>
      <w:ind w:right="735"/>
    </w:pPr>
    <w:rPr>
      <w:b/>
      <w:noProof/>
    </w:rPr>
  </w:style>
  <w:style w:type="paragraph" w:styleId="Verzeichnis2">
    <w:name w:val="toc 2"/>
    <w:basedOn w:val="Standard"/>
    <w:next w:val="Standard"/>
    <w:uiPriority w:val="39"/>
    <w:rsid w:val="00111B95"/>
    <w:pPr>
      <w:tabs>
        <w:tab w:val="left" w:pos="-1985"/>
        <w:tab w:val="right" w:pos="9498"/>
      </w:tabs>
      <w:spacing w:before="120"/>
      <w:ind w:right="735"/>
    </w:pPr>
    <w:rPr>
      <w:noProof/>
    </w:rPr>
  </w:style>
  <w:style w:type="paragraph" w:styleId="Verzeichnis3">
    <w:name w:val="toc 3"/>
    <w:basedOn w:val="Standard"/>
    <w:next w:val="Standard"/>
    <w:uiPriority w:val="39"/>
    <w:rsid w:val="00111B95"/>
    <w:pPr>
      <w:tabs>
        <w:tab w:val="left" w:pos="-1985"/>
        <w:tab w:val="right" w:pos="9498"/>
      </w:tabs>
      <w:spacing w:before="60"/>
      <w:ind w:right="735" w:hanging="1"/>
    </w:pPr>
    <w:rPr>
      <w:rFonts w:cs="Arial"/>
      <w:noProof/>
    </w:rPr>
  </w:style>
  <w:style w:type="paragraph" w:styleId="Verzeichnis4">
    <w:name w:val="toc 4"/>
    <w:basedOn w:val="Standard"/>
    <w:next w:val="Standard"/>
    <w:rsid w:val="00111B95"/>
    <w:pPr>
      <w:tabs>
        <w:tab w:val="right" w:pos="9498"/>
      </w:tabs>
      <w:spacing w:before="60"/>
      <w:ind w:right="737"/>
    </w:pPr>
    <w:rPr>
      <w:rFonts w:cs="Arial"/>
      <w:noProof/>
      <w:szCs w:val="22"/>
    </w:rPr>
  </w:style>
  <w:style w:type="paragraph" w:styleId="Verzeichnis5">
    <w:name w:val="toc 5"/>
    <w:basedOn w:val="Standard"/>
    <w:next w:val="Standard"/>
    <w:rsid w:val="00111B95"/>
    <w:pPr>
      <w:tabs>
        <w:tab w:val="left" w:pos="-1985"/>
        <w:tab w:val="right" w:pos="9498"/>
      </w:tabs>
      <w:spacing w:before="60"/>
      <w:ind w:right="737"/>
    </w:pPr>
    <w:rPr>
      <w:rFonts w:cs="Arial"/>
      <w:noProof/>
      <w:szCs w:val="22"/>
    </w:rPr>
  </w:style>
  <w:style w:type="paragraph" w:styleId="Verzeichnis6">
    <w:name w:val="toc 6"/>
    <w:basedOn w:val="Standard"/>
    <w:next w:val="Standard"/>
    <w:rsid w:val="00111B95"/>
    <w:pPr>
      <w:tabs>
        <w:tab w:val="left" w:pos="-1985"/>
        <w:tab w:val="right" w:pos="9498"/>
      </w:tabs>
      <w:spacing w:before="60"/>
      <w:ind w:right="737"/>
    </w:pPr>
    <w:rPr>
      <w:rFonts w:cs="Arial"/>
      <w:noProof/>
      <w:szCs w:val="22"/>
    </w:rPr>
  </w:style>
  <w:style w:type="paragraph" w:styleId="Verzeichnis7">
    <w:name w:val="toc 7"/>
    <w:basedOn w:val="Standard"/>
    <w:next w:val="Standard"/>
    <w:rsid w:val="00111B95"/>
    <w:pPr>
      <w:tabs>
        <w:tab w:val="left" w:pos="-1985"/>
        <w:tab w:val="right" w:pos="9498"/>
      </w:tabs>
      <w:spacing w:before="60"/>
      <w:ind w:right="737"/>
    </w:pPr>
    <w:rPr>
      <w:rFonts w:cs="Arial"/>
      <w:noProof/>
      <w:szCs w:val="22"/>
    </w:rPr>
  </w:style>
  <w:style w:type="paragraph" w:styleId="Verzeichnis8">
    <w:name w:val="toc 8"/>
    <w:basedOn w:val="Standard"/>
    <w:next w:val="Standard"/>
    <w:rsid w:val="00111B95"/>
    <w:pPr>
      <w:tabs>
        <w:tab w:val="left" w:pos="-1985"/>
        <w:tab w:val="right" w:pos="9498"/>
      </w:tabs>
      <w:spacing w:before="60"/>
      <w:ind w:right="737"/>
    </w:pPr>
    <w:rPr>
      <w:rFonts w:cs="Arial"/>
      <w:noProof/>
      <w:szCs w:val="22"/>
    </w:rPr>
  </w:style>
  <w:style w:type="paragraph" w:styleId="Verzeichnis9">
    <w:name w:val="toc 9"/>
    <w:basedOn w:val="Standard"/>
    <w:next w:val="Standard"/>
    <w:rsid w:val="00111B95"/>
    <w:pPr>
      <w:tabs>
        <w:tab w:val="left" w:pos="-1985"/>
        <w:tab w:val="right" w:pos="9498"/>
      </w:tabs>
      <w:spacing w:before="60"/>
      <w:ind w:right="737"/>
    </w:pPr>
    <w:rPr>
      <w:rFonts w:cs="Arial"/>
      <w:noProof/>
      <w:szCs w:val="22"/>
    </w:rPr>
  </w:style>
  <w:style w:type="paragraph" w:customStyle="1" w:styleId="Aufzhlung2fett">
    <w:name w:val="Aufzählung 2. (fett)"/>
    <w:basedOn w:val="Aufzhlung2"/>
    <w:rsid w:val="00111B95"/>
    <w:rPr>
      <w:b/>
    </w:rPr>
  </w:style>
  <w:style w:type="paragraph" w:customStyle="1" w:styleId="Aufzhlung3">
    <w:name w:val="Aufzählung 3."/>
    <w:basedOn w:val="Aufzhlung2"/>
    <w:rsid w:val="00111B95"/>
    <w:pPr>
      <w:numPr>
        <w:numId w:val="2"/>
      </w:numPr>
      <w:tabs>
        <w:tab w:val="clear" w:pos="927"/>
        <w:tab w:val="left" w:pos="-2977"/>
        <w:tab w:val="num" w:pos="826"/>
      </w:tabs>
      <w:ind w:left="851" w:hanging="284"/>
    </w:pPr>
    <w:rPr>
      <w:color w:val="auto"/>
    </w:rPr>
  </w:style>
  <w:style w:type="paragraph" w:customStyle="1" w:styleId="Hervorhebung1">
    <w:name w:val="Hervorhebung1"/>
    <w:basedOn w:val="Standard"/>
    <w:rsid w:val="00111B95"/>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rsid w:val="00111B95"/>
    <w:pPr>
      <w:numPr>
        <w:numId w:val="3"/>
      </w:numPr>
      <w:tabs>
        <w:tab w:val="clear" w:pos="357"/>
      </w:tabs>
      <w:ind w:left="284" w:hanging="284"/>
    </w:pPr>
  </w:style>
  <w:style w:type="paragraph" w:customStyle="1" w:styleId="Bildunterschrift">
    <w:name w:val="Bildunterschrift"/>
    <w:basedOn w:val="Standard"/>
    <w:rsid w:val="00111B95"/>
    <w:pPr>
      <w:tabs>
        <w:tab w:val="right" w:pos="9498"/>
      </w:tabs>
      <w:spacing w:before="120" w:after="120"/>
    </w:pPr>
    <w:rPr>
      <w:sz w:val="18"/>
    </w:rPr>
  </w:style>
  <w:style w:type="paragraph" w:customStyle="1" w:styleId="Tabellenkopf">
    <w:name w:val="Tabellenkopf"/>
    <w:basedOn w:val="Standard"/>
    <w:link w:val="TabellenkopfZchn"/>
    <w:rsid w:val="00111B95"/>
    <w:rPr>
      <w:b/>
      <w:color w:val="FFFFFF"/>
    </w:rPr>
  </w:style>
  <w:style w:type="paragraph" w:customStyle="1" w:styleId="Tabellenzeile">
    <w:name w:val="Tabellenzeile"/>
    <w:basedOn w:val="Standard"/>
    <w:rsid w:val="00111B95"/>
  </w:style>
  <w:style w:type="paragraph" w:styleId="Fuzeile">
    <w:name w:val="footer"/>
    <w:basedOn w:val="Standard"/>
    <w:rsid w:val="00111B95"/>
    <w:pPr>
      <w:tabs>
        <w:tab w:val="center" w:pos="4820"/>
        <w:tab w:val="right" w:pos="9498"/>
      </w:tabs>
    </w:pPr>
    <w:rPr>
      <w:sz w:val="14"/>
    </w:rPr>
  </w:style>
  <w:style w:type="paragraph" w:styleId="Textkrper">
    <w:name w:val="Body Text"/>
    <w:basedOn w:val="Standard"/>
    <w:link w:val="TextkrperZchn"/>
    <w:rsid w:val="00111B95"/>
    <w:pPr>
      <w:spacing w:after="120"/>
    </w:pPr>
  </w:style>
  <w:style w:type="paragraph" w:customStyle="1" w:styleId="Textkrperfett">
    <w:name w:val="Textkörper (fett)"/>
    <w:basedOn w:val="Textkrper"/>
    <w:rsid w:val="00111B95"/>
    <w:pPr>
      <w:spacing w:after="0"/>
    </w:pPr>
    <w:rPr>
      <w:b/>
    </w:rPr>
  </w:style>
  <w:style w:type="paragraph" w:styleId="Beschriftung">
    <w:name w:val="caption"/>
    <w:basedOn w:val="Standard"/>
    <w:next w:val="Standard"/>
    <w:qFormat/>
    <w:rsid w:val="00111B95"/>
    <w:rPr>
      <w:bCs/>
      <w:sz w:val="18"/>
    </w:rPr>
  </w:style>
  <w:style w:type="paragraph" w:customStyle="1" w:styleId="Nummerierung2">
    <w:name w:val="Nummerierung 2"/>
    <w:basedOn w:val="Textkrper"/>
    <w:rsid w:val="00111B95"/>
    <w:pPr>
      <w:numPr>
        <w:ilvl w:val="1"/>
        <w:numId w:val="1"/>
      </w:numPr>
      <w:tabs>
        <w:tab w:val="clear" w:pos="2160"/>
      </w:tabs>
      <w:ind w:left="700" w:hanging="416"/>
    </w:pPr>
  </w:style>
  <w:style w:type="paragraph" w:customStyle="1" w:styleId="Headline1">
    <w:name w:val="Headline 1"/>
    <w:basedOn w:val="Standard"/>
    <w:next w:val="Standard"/>
    <w:rsid w:val="00111B95"/>
    <w:pPr>
      <w:ind w:right="-2"/>
    </w:pPr>
    <w:rPr>
      <w:sz w:val="44"/>
      <w:szCs w:val="44"/>
    </w:rPr>
  </w:style>
  <w:style w:type="paragraph" w:customStyle="1" w:styleId="Headline2">
    <w:name w:val="Headline 2"/>
    <w:basedOn w:val="Standard"/>
    <w:next w:val="Headline1"/>
    <w:rsid w:val="00111B95"/>
    <w:pPr>
      <w:ind w:right="-2"/>
    </w:pPr>
    <w:rPr>
      <w:b/>
      <w:sz w:val="44"/>
      <w:szCs w:val="44"/>
    </w:rPr>
  </w:style>
  <w:style w:type="paragraph" w:customStyle="1" w:styleId="RubrikenSublines">
    <w:name w:val="Rubriken/Sublines"/>
    <w:basedOn w:val="Standard"/>
    <w:link w:val="RubrikenSublinesZchn"/>
    <w:rsid w:val="00111B95"/>
    <w:rPr>
      <w:b/>
      <w:color w:val="FFFFFF"/>
      <w:sz w:val="18"/>
    </w:rPr>
  </w:style>
  <w:style w:type="paragraph" w:customStyle="1" w:styleId="Nummerierung3">
    <w:name w:val="Nummerierung 3"/>
    <w:basedOn w:val="Textkrper"/>
    <w:rsid w:val="00111B95"/>
    <w:pPr>
      <w:numPr>
        <w:ilvl w:val="2"/>
        <w:numId w:val="1"/>
      </w:numPr>
      <w:tabs>
        <w:tab w:val="clear" w:pos="2880"/>
        <w:tab w:val="left" w:pos="-1701"/>
      </w:tabs>
      <w:ind w:left="1372" w:hanging="652"/>
    </w:pPr>
  </w:style>
  <w:style w:type="paragraph" w:customStyle="1" w:styleId="FormatvorlageBeschriftungLinks">
    <w:name w:val="Formatvorlage Beschriftung + Links"/>
    <w:basedOn w:val="Beschriftung"/>
    <w:rPr>
      <w:b/>
      <w:bCs w:val="0"/>
      <w:color w:val="auto"/>
    </w:rPr>
  </w:style>
  <w:style w:type="paragraph" w:customStyle="1" w:styleId="Aufzhlung3fett">
    <w:name w:val="Aufzählung 3. (fett)"/>
    <w:basedOn w:val="Aufzhlung3"/>
    <w:rsid w:val="00111B95"/>
    <w:rPr>
      <w:b/>
    </w:rPr>
  </w:style>
  <w:style w:type="paragraph" w:customStyle="1" w:styleId="Hervorhebungfett">
    <w:name w:val="Hervorhebung (fett)"/>
    <w:basedOn w:val="Hervorhebung1"/>
    <w:rsid w:val="00111B95"/>
    <w:rPr>
      <w:b/>
    </w:rPr>
  </w:style>
  <w:style w:type="paragraph" w:customStyle="1" w:styleId="FormatvorlageBeschriftungLinks1">
    <w:name w:val="Formatvorlage Beschriftung + Links1"/>
    <w:basedOn w:val="Beschriftung"/>
    <w:rPr>
      <w:b/>
      <w:bCs w:val="0"/>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nraster">
    <w:name w:val="Table Grid"/>
    <w:basedOn w:val="NormaleTabelle"/>
    <w:rsid w:val="0011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rsid w:val="00111B95"/>
  </w:style>
  <w:style w:type="paragraph" w:styleId="Dokumentstruktur">
    <w:name w:val="Document Map"/>
    <w:basedOn w:val="Standard"/>
    <w:pPr>
      <w:shd w:val="clear" w:color="auto" w:fill="000080"/>
    </w:pPr>
    <w:rPr>
      <w:rFonts w:ascii="Tahoma" w:hAnsi="Tahoma" w:cs="Tahoma"/>
      <w:sz w:val="20"/>
    </w:rPr>
  </w:style>
  <w:style w:type="paragraph" w:styleId="Endnotentext">
    <w:name w:val="endnote text"/>
    <w:basedOn w:val="Standard"/>
    <w:rPr>
      <w:sz w:val="20"/>
    </w:rPr>
  </w:style>
  <w:style w:type="character" w:styleId="Endnotenzeichen">
    <w:name w:val="endnote reference"/>
    <w:basedOn w:val="Absatz-Standardschriftart"/>
    <w:rPr>
      <w:vertAlign w:val="superscript"/>
    </w:rPr>
  </w:style>
  <w:style w:type="paragraph" w:styleId="Funotentext">
    <w:name w:val="footnote text"/>
    <w:basedOn w:val="Standard"/>
    <w:rPr>
      <w:sz w:val="20"/>
    </w:rPr>
  </w:style>
  <w:style w:type="character" w:styleId="Funotenzeichen">
    <w:name w:val="footnote reference"/>
    <w:basedOn w:val="Absatz-Standardschriftart"/>
    <w:rPr>
      <w:vertAlign w:val="superscript"/>
    </w:rPr>
  </w:style>
  <w:style w:type="paragraph" w:styleId="Index1">
    <w:name w:val="index 1"/>
    <w:basedOn w:val="Standard"/>
    <w:next w:val="Standard"/>
    <w:rsid w:val="00111B95"/>
    <w:pPr>
      <w:ind w:left="220" w:hanging="220"/>
    </w:pPr>
  </w:style>
  <w:style w:type="paragraph" w:styleId="Index2">
    <w:name w:val="index 2"/>
    <w:basedOn w:val="Standard"/>
    <w:next w:val="Standard"/>
    <w:rsid w:val="00111B95"/>
    <w:pPr>
      <w:ind w:left="440" w:hanging="220"/>
    </w:pPr>
  </w:style>
  <w:style w:type="paragraph" w:styleId="Index3">
    <w:name w:val="index 3"/>
    <w:basedOn w:val="Standard"/>
    <w:next w:val="Standard"/>
    <w:rsid w:val="00111B95"/>
    <w:pPr>
      <w:ind w:left="660" w:hanging="220"/>
    </w:pPr>
  </w:style>
  <w:style w:type="paragraph" w:styleId="Index4">
    <w:name w:val="index 4"/>
    <w:basedOn w:val="Standard"/>
    <w:next w:val="Standard"/>
    <w:rsid w:val="00111B95"/>
    <w:pPr>
      <w:ind w:left="880" w:hanging="220"/>
    </w:pPr>
  </w:style>
  <w:style w:type="paragraph" w:styleId="Index5">
    <w:name w:val="index 5"/>
    <w:basedOn w:val="Standard"/>
    <w:next w:val="Standard"/>
    <w:rsid w:val="00111B95"/>
    <w:pPr>
      <w:ind w:left="1100" w:hanging="220"/>
    </w:pPr>
  </w:style>
  <w:style w:type="paragraph" w:styleId="Index6">
    <w:name w:val="index 6"/>
    <w:basedOn w:val="Standard"/>
    <w:next w:val="Standard"/>
    <w:rsid w:val="00111B95"/>
    <w:pPr>
      <w:ind w:left="1320" w:hanging="220"/>
    </w:pPr>
  </w:style>
  <w:style w:type="paragraph" w:styleId="Index7">
    <w:name w:val="index 7"/>
    <w:basedOn w:val="Standard"/>
    <w:next w:val="Standard"/>
    <w:rsid w:val="00111B95"/>
    <w:pPr>
      <w:ind w:left="1540" w:hanging="220"/>
    </w:pPr>
  </w:style>
  <w:style w:type="paragraph" w:styleId="Index8">
    <w:name w:val="index 8"/>
    <w:basedOn w:val="Standard"/>
    <w:next w:val="Standard"/>
    <w:rsid w:val="00111B95"/>
    <w:pPr>
      <w:ind w:left="1760" w:hanging="220"/>
    </w:pPr>
  </w:style>
  <w:style w:type="paragraph" w:styleId="Index9">
    <w:name w:val="index 9"/>
    <w:basedOn w:val="Standard"/>
    <w:next w:val="Standard"/>
    <w:rsid w:val="00111B95"/>
    <w:pPr>
      <w:ind w:left="1980" w:hanging="220"/>
    </w:pPr>
  </w:style>
  <w:style w:type="paragraph" w:styleId="Indexberschrift">
    <w:name w:val="index heading"/>
    <w:basedOn w:val="Standard"/>
    <w:next w:val="Index1"/>
    <w:rsid w:val="00111B95"/>
    <w:rPr>
      <w:rFonts w:cs="Arial"/>
      <w:b/>
      <w:bCs/>
    </w:rPr>
  </w:style>
  <w:style w:type="paragraph" w:styleId="Kommentartext">
    <w:name w:val="annotation text"/>
    <w:basedOn w:val="Standard"/>
    <w:rsid w:val="00111B95"/>
    <w:rPr>
      <w:sz w:val="20"/>
    </w:rPr>
  </w:style>
  <w:style w:type="paragraph" w:styleId="Kommentarthema">
    <w:name w:val="annotation subject"/>
    <w:basedOn w:val="Kommentartext"/>
    <w:next w:val="Kommentartext"/>
    <w:rsid w:val="00111B95"/>
    <w:rPr>
      <w:b/>
      <w:bCs/>
    </w:rPr>
  </w:style>
  <w:style w:type="character" w:styleId="Kommentarzeichen">
    <w:name w:val="annotation reference"/>
    <w:basedOn w:val="Absatz-Standardschriftart"/>
    <w:rPr>
      <w:sz w:val="16"/>
      <w:szCs w:val="16"/>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paragraph" w:styleId="Sprechblasentext">
    <w:name w:val="Balloon Text"/>
    <w:basedOn w:val="Standard"/>
    <w:rsid w:val="00111B95"/>
    <w:rPr>
      <w:rFonts w:ascii="Tahoma" w:hAnsi="Tahoma" w:cs="Tahoma"/>
      <w:sz w:val="16"/>
      <w:szCs w:val="16"/>
    </w:rPr>
  </w:style>
  <w:style w:type="character" w:styleId="Hervorhebung">
    <w:name w:val="Emphasis"/>
    <w:basedOn w:val="Absatz-Standardschriftart"/>
    <w:qFormat/>
    <w:rPr>
      <w:i/>
      <w:iCs/>
    </w:rPr>
  </w:style>
  <w:style w:type="character" w:customStyle="1" w:styleId="TextkrperZchn">
    <w:name w:val="Textkörper Zchn"/>
    <w:basedOn w:val="Absatz-Standardschriftart"/>
    <w:link w:val="Textkrper"/>
    <w:rsid w:val="002A0CF2"/>
    <w:rPr>
      <w:rFonts w:ascii="DB Office" w:hAnsi="DB Office"/>
      <w:color w:val="000000"/>
      <w:sz w:val="22"/>
    </w:rPr>
  </w:style>
  <w:style w:type="character" w:customStyle="1" w:styleId="RubrikenSublinesZchn">
    <w:name w:val="Rubriken/Sublines Zchn"/>
    <w:link w:val="RubrikenSublines"/>
    <w:rsid w:val="00111B95"/>
    <w:rPr>
      <w:rFonts w:ascii="DB Office" w:hAnsi="DB Office"/>
      <w:b/>
      <w:color w:val="FFFFFF"/>
      <w:sz w:val="18"/>
    </w:rPr>
  </w:style>
  <w:style w:type="character" w:customStyle="1" w:styleId="TabellenkopfZchn">
    <w:name w:val="Tabellenkopf Zchn"/>
    <w:link w:val="Tabellenkopf"/>
    <w:rsid w:val="00111B95"/>
    <w:rPr>
      <w:rFonts w:ascii="DB Office" w:hAnsi="DB Office"/>
      <w:b/>
      <w:color w:val="FFFFFF"/>
      <w:sz w:val="22"/>
    </w:rPr>
  </w:style>
  <w:style w:type="character" w:styleId="Hyperlink">
    <w:name w:val="Hyperlink"/>
    <w:uiPriority w:val="99"/>
    <w:rsid w:val="00111B95"/>
    <w:rPr>
      <w:color w:val="0000FF"/>
      <w:u w:val="single"/>
    </w:rPr>
  </w:style>
  <w:style w:type="paragraph" w:customStyle="1" w:styleId="KopfZusatz">
    <w:name w:val="Kopf_Zusatz"/>
    <w:basedOn w:val="Standard"/>
    <w:rsid w:val="00111B95"/>
    <w:pPr>
      <w:ind w:left="-794"/>
    </w:pPr>
    <w:rPr>
      <w:b/>
      <w:sz w:val="28"/>
      <w:szCs w:val="28"/>
    </w:rPr>
  </w:style>
  <w:style w:type="paragraph" w:customStyle="1" w:styleId="Textkrper9pt">
    <w:name w:val="Textkörper_9pt"/>
    <w:basedOn w:val="Standard"/>
    <w:rsid w:val="00111B95"/>
    <w:rPr>
      <w:sz w:val="18"/>
      <w:szCs w:val="18"/>
    </w:rPr>
  </w:style>
  <w:style w:type="paragraph" w:styleId="Listennummer">
    <w:name w:val="List Number"/>
    <w:basedOn w:val="Standard"/>
    <w:rsid w:val="00111B95"/>
    <w:pPr>
      <w:numPr>
        <w:numId w:val="5"/>
      </w:numPr>
    </w:pPr>
  </w:style>
  <w:style w:type="paragraph" w:customStyle="1" w:styleId="Textkrper9ptfett">
    <w:name w:val="Textkörper_9pt (fett)"/>
    <w:basedOn w:val="Textkrperfett"/>
    <w:rsid w:val="00111B95"/>
    <w:rPr>
      <w:sz w:val="18"/>
    </w:rPr>
  </w:style>
  <w:style w:type="paragraph" w:customStyle="1" w:styleId="Aufzhlung9pt">
    <w:name w:val="Aufzählung_9pt"/>
    <w:basedOn w:val="Aufzhlung1"/>
    <w:rsid w:val="00111B95"/>
    <w:pPr>
      <w:tabs>
        <w:tab w:val="clear" w:pos="360"/>
        <w:tab w:val="left" w:pos="170"/>
      </w:tabs>
      <w:spacing w:after="0"/>
      <w:ind w:left="170" w:hanging="170"/>
    </w:pPr>
    <w:rPr>
      <w:sz w:val="18"/>
      <w:szCs w:val="18"/>
    </w:rPr>
  </w:style>
  <w:style w:type="paragraph" w:customStyle="1" w:styleId="Aufzhlung9ptfett">
    <w:name w:val="Aufzählung_9pt (fett)"/>
    <w:basedOn w:val="Aufzhlung1fett"/>
    <w:rsid w:val="00111B95"/>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sid w:val="00111B95"/>
    <w:rPr>
      <w:color w:val="FF0000"/>
    </w:rPr>
  </w:style>
  <w:style w:type="paragraph" w:customStyle="1" w:styleId="Bildunterschrift7pt">
    <w:name w:val="Bildunterschrift_7pt"/>
    <w:basedOn w:val="Bildunterschrift"/>
    <w:rsid w:val="00111B95"/>
    <w:rPr>
      <w:sz w:val="14"/>
      <w:szCs w:val="14"/>
    </w:rPr>
  </w:style>
  <w:style w:type="paragraph" w:customStyle="1" w:styleId="Headline1weiss">
    <w:name w:val="Headline 1_weiss"/>
    <w:basedOn w:val="Headline1"/>
    <w:rsid w:val="00111B95"/>
    <w:rPr>
      <w:color w:val="FFFFFF"/>
    </w:rPr>
  </w:style>
  <w:style w:type="paragraph" w:customStyle="1" w:styleId="Headline2weiss">
    <w:name w:val="Headline 2_weiss"/>
    <w:basedOn w:val="Headline2"/>
    <w:rsid w:val="00111B95"/>
    <w:rPr>
      <w:color w:val="FFFFFF"/>
    </w:rPr>
  </w:style>
  <w:style w:type="character" w:customStyle="1" w:styleId="saptxth1">
    <w:name w:val="saptxth1"/>
    <w:rsid w:val="00111B95"/>
  </w:style>
  <w:style w:type="character" w:customStyle="1" w:styleId="apple-converted-space">
    <w:name w:val="apple-converted-space"/>
    <w:rsid w:val="00111B95"/>
  </w:style>
  <w:style w:type="character" w:customStyle="1" w:styleId="saptxtstd">
    <w:name w:val="saptxtstd"/>
    <w:rsid w:val="00111B95"/>
  </w:style>
  <w:style w:type="character" w:customStyle="1" w:styleId="sapgrpttlbox">
    <w:name w:val="sapgrpttlbox"/>
    <w:rsid w:val="00111B95"/>
  </w:style>
  <w:style w:type="character" w:customStyle="1" w:styleId="sapgrptte">
    <w:name w:val="sapgrptte"/>
    <w:rsid w:val="00111B95"/>
  </w:style>
  <w:style w:type="character" w:customStyle="1" w:styleId="sapgrpft">
    <w:name w:val="sapgrpft"/>
    <w:rsid w:val="00111B95"/>
  </w:style>
  <w:style w:type="character" w:styleId="BesuchterLink">
    <w:name w:val="FollowedHyperlink"/>
    <w:uiPriority w:val="99"/>
    <w:unhideWhenUsed/>
    <w:rsid w:val="00111B95"/>
    <w:rPr>
      <w:color w:val="800080"/>
      <w:u w:val="single"/>
    </w:rPr>
  </w:style>
  <w:style w:type="character" w:customStyle="1" w:styleId="saptxtemph">
    <w:name w:val="saptxtemph"/>
    <w:rsid w:val="00111B95"/>
  </w:style>
  <w:style w:type="character" w:customStyle="1" w:styleId="saptxtref">
    <w:name w:val="saptxtref"/>
    <w:rsid w:val="00111B95"/>
  </w:style>
  <w:style w:type="paragraph" w:styleId="Listenabsatz">
    <w:name w:val="List Paragraph"/>
    <w:basedOn w:val="Standard"/>
    <w:uiPriority w:val="34"/>
    <w:qFormat/>
    <w:rsid w:val="00AB43CF"/>
    <w:pPr>
      <w:ind w:left="720"/>
      <w:contextualSpacing/>
    </w:pPr>
  </w:style>
  <w:style w:type="character" w:styleId="Platzhaltertext">
    <w:name w:val="Placeholder Text"/>
    <w:basedOn w:val="Absatz-Standardschriftart"/>
    <w:uiPriority w:val="99"/>
    <w:semiHidden/>
    <w:rsid w:val="00D84606"/>
    <w:rPr>
      <w:color w:val="808080"/>
    </w:rPr>
  </w:style>
  <w:style w:type="paragraph" w:customStyle="1" w:styleId="Default">
    <w:name w:val="Default"/>
    <w:rsid w:val="004C19BA"/>
    <w:pPr>
      <w:autoSpaceDE w:val="0"/>
      <w:autoSpaceDN w:val="0"/>
      <w:adjustRightInd w:val="0"/>
    </w:pPr>
    <w:rPr>
      <w:rFonts w:ascii="DB Office" w:hAnsi="DB Office" w:cs="DB Office"/>
      <w:color w:val="000000"/>
      <w:sz w:val="24"/>
      <w:szCs w:val="24"/>
    </w:rPr>
  </w:style>
  <w:style w:type="paragraph" w:styleId="Inhaltsverzeichnisberschrift">
    <w:name w:val="TOC Heading"/>
    <w:basedOn w:val="berschrift1"/>
    <w:next w:val="Standard"/>
    <w:uiPriority w:val="39"/>
    <w:unhideWhenUsed/>
    <w:qFormat/>
    <w:rsid w:val="003266D5"/>
    <w:pPr>
      <w:keepLines/>
      <w:pageBreakBefore w:val="0"/>
      <w:numPr>
        <w:numId w:val="0"/>
      </w:numPr>
      <w:tabs>
        <w:tab w:val="clear" w:pos="-2977"/>
        <w:tab w:val="clear" w:pos="-2694"/>
      </w:tabs>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berschrift3Zchn">
    <w:name w:val="Überschrift 3 Zchn"/>
    <w:basedOn w:val="Absatz-Standardschriftart"/>
    <w:link w:val="berschrift3"/>
    <w:rsid w:val="00416A65"/>
    <w:rPr>
      <w:rFonts w:ascii="DB Office" w:hAnsi="DB Office"/>
      <w:b/>
      <w:color w:val="000000"/>
      <w:sz w:val="22"/>
    </w:rPr>
  </w:style>
  <w:style w:type="character" w:customStyle="1" w:styleId="berschrift4Zchn">
    <w:name w:val="Überschrift 4 Zchn"/>
    <w:basedOn w:val="Absatz-Standardschriftart"/>
    <w:link w:val="berschrift4"/>
    <w:rsid w:val="003E62BE"/>
    <w:rPr>
      <w:rFonts w:ascii="DB Office" w:hAnsi="DB Office" w:cs="Arial"/>
      <w:color w:val="000000"/>
    </w:rPr>
  </w:style>
  <w:style w:type="paragraph" w:styleId="NurText">
    <w:name w:val="Plain Text"/>
    <w:basedOn w:val="Standard"/>
    <w:link w:val="NurTextZchn"/>
    <w:semiHidden/>
    <w:unhideWhenUsed/>
    <w:rsid w:val="00ED7D7A"/>
    <w:rPr>
      <w:rFonts w:ascii="Consolas" w:hAnsi="Consolas"/>
      <w:sz w:val="21"/>
      <w:szCs w:val="21"/>
    </w:rPr>
  </w:style>
  <w:style w:type="character" w:customStyle="1" w:styleId="NurTextZchn">
    <w:name w:val="Nur Text Zchn"/>
    <w:basedOn w:val="Absatz-Standardschriftart"/>
    <w:link w:val="NurText"/>
    <w:semiHidden/>
    <w:rsid w:val="00ED7D7A"/>
    <w:rPr>
      <w:rFonts w:ascii="Consolas" w:hAnsi="Consola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136607">
      <w:bodyDiv w:val="1"/>
      <w:marLeft w:val="0"/>
      <w:marRight w:val="0"/>
      <w:marTop w:val="0"/>
      <w:marBottom w:val="0"/>
      <w:divBdr>
        <w:top w:val="none" w:sz="0" w:space="0" w:color="auto"/>
        <w:left w:val="none" w:sz="0" w:space="0" w:color="auto"/>
        <w:bottom w:val="none" w:sz="0" w:space="0" w:color="auto"/>
        <w:right w:val="none" w:sz="0" w:space="0" w:color="auto"/>
      </w:divBdr>
    </w:div>
    <w:div w:id="715811587">
      <w:bodyDiv w:val="1"/>
      <w:marLeft w:val="0"/>
      <w:marRight w:val="0"/>
      <w:marTop w:val="0"/>
      <w:marBottom w:val="0"/>
      <w:divBdr>
        <w:top w:val="none" w:sz="0" w:space="0" w:color="auto"/>
        <w:left w:val="none" w:sz="0" w:space="0" w:color="auto"/>
        <w:bottom w:val="none" w:sz="0" w:space="0" w:color="auto"/>
        <w:right w:val="none" w:sz="0" w:space="0" w:color="auto"/>
      </w:divBdr>
    </w:div>
    <w:div w:id="872769524">
      <w:bodyDiv w:val="1"/>
      <w:marLeft w:val="0"/>
      <w:marRight w:val="0"/>
      <w:marTop w:val="0"/>
      <w:marBottom w:val="0"/>
      <w:divBdr>
        <w:top w:val="none" w:sz="0" w:space="0" w:color="auto"/>
        <w:left w:val="none" w:sz="0" w:space="0" w:color="auto"/>
        <w:bottom w:val="none" w:sz="0" w:space="0" w:color="auto"/>
        <w:right w:val="none" w:sz="0" w:space="0" w:color="auto"/>
      </w:divBdr>
    </w:div>
    <w:div w:id="1422602270">
      <w:bodyDiv w:val="1"/>
      <w:marLeft w:val="0"/>
      <w:marRight w:val="0"/>
      <w:marTop w:val="0"/>
      <w:marBottom w:val="0"/>
      <w:divBdr>
        <w:top w:val="none" w:sz="0" w:space="0" w:color="auto"/>
        <w:left w:val="none" w:sz="0" w:space="0" w:color="auto"/>
        <w:bottom w:val="none" w:sz="0" w:space="0" w:color="auto"/>
        <w:right w:val="none" w:sz="0" w:space="0" w:color="auto"/>
      </w:divBdr>
      <w:divsChild>
        <w:div w:id="371031297">
          <w:marLeft w:val="0"/>
          <w:marRight w:val="0"/>
          <w:marTop w:val="0"/>
          <w:marBottom w:val="0"/>
          <w:divBdr>
            <w:top w:val="none" w:sz="0" w:space="0" w:color="auto"/>
            <w:left w:val="none" w:sz="0" w:space="0" w:color="auto"/>
            <w:bottom w:val="none" w:sz="0" w:space="0" w:color="auto"/>
            <w:right w:val="none" w:sz="0" w:space="0" w:color="auto"/>
          </w:divBdr>
        </w:div>
        <w:div w:id="862862374">
          <w:marLeft w:val="0"/>
          <w:marRight w:val="0"/>
          <w:marTop w:val="0"/>
          <w:marBottom w:val="0"/>
          <w:divBdr>
            <w:top w:val="none" w:sz="0" w:space="0" w:color="auto"/>
            <w:left w:val="none" w:sz="0" w:space="0" w:color="auto"/>
            <w:bottom w:val="none" w:sz="0" w:space="0" w:color="auto"/>
            <w:right w:val="none" w:sz="0" w:space="0" w:color="auto"/>
          </w:divBdr>
        </w:div>
        <w:div w:id="1687752924">
          <w:marLeft w:val="0"/>
          <w:marRight w:val="0"/>
          <w:marTop w:val="0"/>
          <w:marBottom w:val="0"/>
          <w:divBdr>
            <w:top w:val="none" w:sz="0" w:space="0" w:color="auto"/>
            <w:left w:val="none" w:sz="0" w:space="0" w:color="auto"/>
            <w:bottom w:val="none" w:sz="0" w:space="0" w:color="auto"/>
            <w:right w:val="none" w:sz="0" w:space="0" w:color="auto"/>
          </w:divBdr>
        </w:div>
        <w:div w:id="1046291779">
          <w:marLeft w:val="0"/>
          <w:marRight w:val="0"/>
          <w:marTop w:val="0"/>
          <w:marBottom w:val="0"/>
          <w:divBdr>
            <w:top w:val="none" w:sz="0" w:space="0" w:color="auto"/>
            <w:left w:val="none" w:sz="0" w:space="0" w:color="auto"/>
            <w:bottom w:val="none" w:sz="0" w:space="0" w:color="auto"/>
            <w:right w:val="none" w:sz="0" w:space="0" w:color="auto"/>
          </w:divBdr>
        </w:div>
        <w:div w:id="887648684">
          <w:marLeft w:val="0"/>
          <w:marRight w:val="0"/>
          <w:marTop w:val="0"/>
          <w:marBottom w:val="0"/>
          <w:divBdr>
            <w:top w:val="none" w:sz="0" w:space="0" w:color="auto"/>
            <w:left w:val="none" w:sz="0" w:space="0" w:color="auto"/>
            <w:bottom w:val="none" w:sz="0" w:space="0" w:color="auto"/>
            <w:right w:val="none" w:sz="0" w:space="0" w:color="auto"/>
          </w:divBdr>
        </w:div>
        <w:div w:id="601647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FrankUlbrich\Desktop\LQ%20DLST\BSP%20Fragebogen%20Stufe%201_NeuPro%20109i10%20&amp;%20109i20.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123C6C0-3CFB-448B-8E9E-89D3902770F2}">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0FF892116B9CF4D8AE639929476FEA9" ma:contentTypeVersion="13" ma:contentTypeDescription="Ein neues Dokument erstellen." ma:contentTypeScope="" ma:versionID="54f60cc3fc7d3230f4b1e6f4754253e2">
  <xsd:schema xmlns:xsd="http://www.w3.org/2001/XMLSchema" xmlns:xs="http://www.w3.org/2001/XMLSchema" xmlns:p="http://schemas.microsoft.com/office/2006/metadata/properties" xmlns:ns2="59d6aeec-15c7-4904-bb6d-15778d61de94" xmlns:ns3="3b14fcd1-e584-4e58-a3f1-e64fe510172c" targetNamespace="http://schemas.microsoft.com/office/2006/metadata/properties" ma:root="true" ma:fieldsID="18f4b6c92107c3975d4c110585b9aecb" ns2:_="" ns3:_="">
    <xsd:import namespace="59d6aeec-15c7-4904-bb6d-15778d61de94"/>
    <xsd:import namespace="3b14fcd1-e584-4e58-a3f1-e64fe51017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6aeec-15c7-4904-bb6d-15778d61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4fcd1-e584-4e58-a3f1-e64fe510172c"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9d6aeec-15c7-4904-bb6d-15778d61de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9D5CE-B10C-4E82-8474-B91A3918297D}">
  <ds:schemaRefs>
    <ds:schemaRef ds:uri="http://schemas.microsoft.com/sharepoint/v3/contenttype/forms"/>
  </ds:schemaRefs>
</ds:datastoreItem>
</file>

<file path=customXml/itemProps2.xml><?xml version="1.0" encoding="utf-8"?>
<ds:datastoreItem xmlns:ds="http://schemas.openxmlformats.org/officeDocument/2006/customXml" ds:itemID="{C1767073-EB0D-4DA6-A178-D20ABCB57763}"/>
</file>

<file path=customXml/itemProps3.xml><?xml version="1.0" encoding="utf-8"?>
<ds:datastoreItem xmlns:ds="http://schemas.openxmlformats.org/officeDocument/2006/customXml" ds:itemID="{C104A380-FCF0-465C-B3BD-BC9A57E61564}">
  <ds:schemaRefs>
    <ds:schemaRef ds:uri="http://schemas.microsoft.com/office/2006/documentManagement/types"/>
    <ds:schemaRef ds:uri="59d6aeec-15c7-4904-bb6d-15778d61de94"/>
    <ds:schemaRef ds:uri="http://schemas.microsoft.com/office/2006/metadata/properties"/>
    <ds:schemaRef ds:uri="http://purl.org/dc/elements/1.1/"/>
    <ds:schemaRef ds:uri="3b14fcd1-e584-4e58-a3f1-e64fe510172c"/>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B52B62A-BBAA-4276-B4DB-4ABF12EBD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BSP Fragebogen Stufe 1_NeuPro 109i10 &amp; 109i20</Template>
  <TotalTime>0</TotalTime>
  <Pages>33</Pages>
  <Words>6896</Words>
  <Characters>43451</Characters>
  <Application>Microsoft Office Word</Application>
  <DocSecurity>0</DocSecurity>
  <Lines>362</Lines>
  <Paragraphs>100</Paragraphs>
  <ScaleCrop>false</ScaleCrop>
  <HeadingPairs>
    <vt:vector size="2" baseType="variant">
      <vt:variant>
        <vt:lpstr>Titel</vt:lpstr>
      </vt:variant>
      <vt:variant>
        <vt:i4>1</vt:i4>
      </vt:variant>
    </vt:vector>
  </HeadingPairs>
  <TitlesOfParts>
    <vt:vector size="1" baseType="lpstr">
      <vt:lpstr>Text 1</vt:lpstr>
    </vt:vector>
  </TitlesOfParts>
  <Company>Deutsche Bahn AG</Company>
  <LinksUpToDate>false</LinksUpToDate>
  <CharactersWithSpaces>50247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1</dc:title>
  <dc:creator>Frank Ulbrich</dc:creator>
  <cp:lastModifiedBy>Lennart Herud</cp:lastModifiedBy>
  <cp:revision>44</cp:revision>
  <cp:lastPrinted>2018-07-06T11:22:00Z</cp:lastPrinted>
  <dcterms:created xsi:type="dcterms:W3CDTF">2019-11-15T08:42:00Z</dcterms:created>
  <dcterms:modified xsi:type="dcterms:W3CDTF">2022-01-17T15:21:00Z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0x010100A0FF892116B9CF4D8AE639929476FEA9</vt:lpwstr>
  </property>
  <property fmtid="{D5CDD505-2E9C-101B-9397-08002B2CF9AE}" pid="3" name="Order">
    <vt:r8>4220200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